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8B7" w:rsidRPr="003208E8" w:rsidRDefault="001778B7" w:rsidP="0022137B">
      <w:pPr>
        <w:jc w:val="center"/>
        <w:rPr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5.5pt;height:81pt;visibility:visible">
            <v:imagedata r:id="rId7" o:title=""/>
          </v:shape>
        </w:pict>
      </w:r>
    </w:p>
    <w:p w:rsidR="001778B7" w:rsidRPr="00C55A45" w:rsidRDefault="001778B7" w:rsidP="0022137B">
      <w:pPr>
        <w:jc w:val="center"/>
        <w:rPr>
          <w:rFonts w:ascii="Times New Roman" w:hAnsi="Times New Roman"/>
          <w:b/>
          <w:sz w:val="36"/>
          <w:szCs w:val="36"/>
        </w:rPr>
      </w:pPr>
      <w:r w:rsidRPr="00C55A45">
        <w:rPr>
          <w:rFonts w:ascii="Times New Roman" w:hAnsi="Times New Roman"/>
          <w:b/>
          <w:sz w:val="36"/>
          <w:szCs w:val="36"/>
        </w:rPr>
        <w:t>АДМИНИСТРАЦИЯ                                              КОНДОЛЬСКОГО  СЕЛЬСОВЕТА                        ПЕНЗЕНСКОГО РАЙОНА ПЕНЗЕНСКОЙ ОБЛАСТИ</w:t>
      </w:r>
    </w:p>
    <w:p w:rsidR="001778B7" w:rsidRPr="00C55A45" w:rsidRDefault="001778B7" w:rsidP="0022137B">
      <w:pPr>
        <w:jc w:val="center"/>
        <w:rPr>
          <w:rFonts w:ascii="Times New Roman" w:hAnsi="Times New Roman"/>
          <w:sz w:val="32"/>
          <w:szCs w:val="32"/>
        </w:rPr>
      </w:pPr>
      <w:r w:rsidRPr="00C55A45">
        <w:rPr>
          <w:rFonts w:ascii="Times New Roman" w:hAnsi="Times New Roman"/>
          <w:b/>
          <w:sz w:val="32"/>
          <w:szCs w:val="32"/>
        </w:rPr>
        <w:t>ПОСТА</w:t>
      </w:r>
      <w:r>
        <w:rPr>
          <w:rFonts w:ascii="Times New Roman" w:hAnsi="Times New Roman"/>
          <w:b/>
          <w:sz w:val="32"/>
          <w:szCs w:val="32"/>
        </w:rPr>
        <w:t>Н</w:t>
      </w:r>
      <w:r w:rsidRPr="00C55A45">
        <w:rPr>
          <w:rFonts w:ascii="Times New Roman" w:hAnsi="Times New Roman"/>
          <w:b/>
          <w:sz w:val="32"/>
          <w:szCs w:val="32"/>
        </w:rPr>
        <w:t>ОВЛЕНИЕ</w:t>
      </w:r>
    </w:p>
    <w:p w:rsidR="001778B7" w:rsidRPr="00C55A45" w:rsidRDefault="001778B7" w:rsidP="0022137B">
      <w:pPr>
        <w:jc w:val="center"/>
        <w:rPr>
          <w:rFonts w:ascii="Times New Roman" w:hAnsi="Times New Roman"/>
          <w:b/>
          <w:sz w:val="28"/>
          <w:szCs w:val="28"/>
        </w:rPr>
      </w:pPr>
      <w:r w:rsidRPr="00C55A45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 xml:space="preserve">  17.08.2020</w:t>
      </w:r>
      <w:r w:rsidRPr="00C55A45">
        <w:rPr>
          <w:rFonts w:ascii="Times New Roman" w:hAnsi="Times New Roman"/>
          <w:b/>
          <w:sz w:val="28"/>
          <w:szCs w:val="28"/>
        </w:rPr>
        <w:t xml:space="preserve">  №</w:t>
      </w:r>
      <w:r>
        <w:rPr>
          <w:rFonts w:ascii="Times New Roman" w:hAnsi="Times New Roman"/>
          <w:b/>
          <w:sz w:val="28"/>
          <w:szCs w:val="28"/>
        </w:rPr>
        <w:t xml:space="preserve"> 91</w:t>
      </w:r>
    </w:p>
    <w:p w:rsidR="001778B7" w:rsidRPr="00C55A45" w:rsidRDefault="001778B7" w:rsidP="0022137B">
      <w:pPr>
        <w:jc w:val="center"/>
        <w:rPr>
          <w:rFonts w:ascii="Times New Roman" w:hAnsi="Times New Roman"/>
          <w:b/>
          <w:sz w:val="24"/>
        </w:rPr>
      </w:pPr>
      <w:r w:rsidRPr="00C55A45">
        <w:rPr>
          <w:rFonts w:ascii="Times New Roman" w:hAnsi="Times New Roman"/>
          <w:b/>
          <w:sz w:val="24"/>
        </w:rPr>
        <w:t xml:space="preserve">с. Кондоль                    </w:t>
      </w:r>
    </w:p>
    <w:p w:rsidR="001778B7" w:rsidRDefault="001778B7" w:rsidP="0022137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pacing w:val="-4"/>
          <w:sz w:val="28"/>
          <w:szCs w:val="28"/>
        </w:rPr>
        <w:t>Об утверждении Р</w:t>
      </w:r>
      <w:r>
        <w:rPr>
          <w:rFonts w:ascii="Times New Roman" w:hAnsi="Times New Roman"/>
          <w:b/>
          <w:sz w:val="28"/>
          <w:szCs w:val="28"/>
        </w:rPr>
        <w:t>еестра муниципальных услуг Кондольского  сельсовета Пензенского района Пензенской области</w:t>
      </w:r>
    </w:p>
    <w:p w:rsidR="001778B7" w:rsidRDefault="001778B7" w:rsidP="0022137B">
      <w:pPr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</w:p>
    <w:p w:rsidR="001778B7" w:rsidRDefault="001778B7" w:rsidP="0022137B">
      <w:pPr>
        <w:autoSpaceDE w:val="0"/>
        <w:autoSpaceDN w:val="0"/>
        <w:adjustRightInd w:val="0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исполнение Федерального закона от 27.07.2010 N 210-ФЗ «Об организации предоставления государственных и муниципальных услуг», в соответствии с Уставом Кондольского сельсовета Пензенского района Пензенской области,</w:t>
      </w:r>
    </w:p>
    <w:p w:rsidR="001778B7" w:rsidRDefault="001778B7" w:rsidP="0022137B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Кондольского  сельсовета  постановляет:</w:t>
      </w:r>
    </w:p>
    <w:p w:rsidR="001778B7" w:rsidRPr="00C55A45" w:rsidRDefault="001778B7" w:rsidP="0022137B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прилагаемый Р</w:t>
      </w:r>
      <w:r w:rsidRPr="00C55A45">
        <w:rPr>
          <w:rFonts w:ascii="Times New Roman" w:hAnsi="Times New Roman"/>
          <w:sz w:val="28"/>
          <w:szCs w:val="28"/>
        </w:rPr>
        <w:t>еестр муниципальных услуг Кондольского  сельсовета Пензенского района Пензенской области.</w:t>
      </w:r>
    </w:p>
    <w:p w:rsidR="001778B7" w:rsidRPr="00C55A45" w:rsidRDefault="001778B7" w:rsidP="0022137B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8"/>
          <w:szCs w:val="28"/>
        </w:rPr>
      </w:pPr>
      <w:r w:rsidRPr="00C55A45">
        <w:rPr>
          <w:rFonts w:ascii="Times New Roman" w:hAnsi="Times New Roman"/>
          <w:sz w:val="28"/>
          <w:szCs w:val="28"/>
        </w:rPr>
        <w:t xml:space="preserve">2. Признать утратившим силу постановление администрации Кондольского  сельсовета Пензенского района Пензенской области  от  </w:t>
      </w:r>
      <w:r>
        <w:rPr>
          <w:rFonts w:ascii="Times New Roman" w:hAnsi="Times New Roman"/>
          <w:sz w:val="28"/>
          <w:szCs w:val="28"/>
        </w:rPr>
        <w:t>12.05.2020</w:t>
      </w:r>
      <w:r w:rsidRPr="00C55A45">
        <w:rPr>
          <w:rFonts w:ascii="Times New Roman" w:hAnsi="Times New Roman"/>
          <w:sz w:val="28"/>
          <w:szCs w:val="28"/>
        </w:rPr>
        <w:t xml:space="preserve">  №</w:t>
      </w:r>
      <w:r>
        <w:rPr>
          <w:rFonts w:ascii="Times New Roman" w:hAnsi="Times New Roman"/>
          <w:sz w:val="28"/>
          <w:szCs w:val="28"/>
        </w:rPr>
        <w:t xml:space="preserve"> 52</w:t>
      </w:r>
      <w:r w:rsidRPr="00C55A45">
        <w:rPr>
          <w:rFonts w:ascii="Times New Roman" w:hAnsi="Times New Roman"/>
          <w:sz w:val="28"/>
          <w:szCs w:val="28"/>
        </w:rPr>
        <w:t xml:space="preserve"> «</w:t>
      </w:r>
      <w:r w:rsidRPr="00C55A45">
        <w:rPr>
          <w:rFonts w:ascii="Times New Roman" w:hAnsi="Times New Roman"/>
          <w:color w:val="000000"/>
          <w:spacing w:val="-4"/>
          <w:sz w:val="28"/>
          <w:szCs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</w:rPr>
        <w:t>Р</w:t>
      </w:r>
      <w:r w:rsidRPr="00C55A45">
        <w:rPr>
          <w:rFonts w:ascii="Times New Roman" w:hAnsi="Times New Roman"/>
          <w:sz w:val="28"/>
          <w:szCs w:val="28"/>
        </w:rPr>
        <w:t>еестра муниципальных услуг Кондольского  сельсовета Пензенского района Пензенской области».</w:t>
      </w:r>
    </w:p>
    <w:p w:rsidR="001778B7" w:rsidRDefault="001778B7" w:rsidP="0022137B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Опубликовать настоящее постановление в информационном бюллетене   «Сельские ведомости».</w:t>
      </w:r>
    </w:p>
    <w:p w:rsidR="001778B7" w:rsidRPr="00B13488" w:rsidRDefault="001778B7" w:rsidP="0022137B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B13488">
        <w:rPr>
          <w:rFonts w:ascii="Times New Roman" w:hAnsi="Times New Roman"/>
          <w:sz w:val="28"/>
          <w:szCs w:val="28"/>
        </w:rPr>
        <w:t>4. Настоящее постановление вступает в силу после его официального опубликования.</w:t>
      </w:r>
    </w:p>
    <w:p w:rsidR="001778B7" w:rsidRPr="00C55A45" w:rsidRDefault="001778B7" w:rsidP="0022137B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B13488">
        <w:rPr>
          <w:rFonts w:ascii="Times New Roman" w:hAnsi="Times New Roman"/>
          <w:sz w:val="28"/>
          <w:szCs w:val="28"/>
        </w:rPr>
        <w:t>5. Контроль за выполнением настоящего постановления возложить на главу администрации Кондольского  сельсовета.</w:t>
      </w:r>
    </w:p>
    <w:p w:rsidR="001778B7" w:rsidRDefault="001778B7" w:rsidP="0022137B">
      <w:pPr>
        <w:pStyle w:val="ConsPlusNormal"/>
        <w:jc w:val="both"/>
        <w:rPr>
          <w:sz w:val="28"/>
          <w:szCs w:val="28"/>
        </w:rPr>
      </w:pPr>
    </w:p>
    <w:p w:rsidR="001778B7" w:rsidRDefault="001778B7" w:rsidP="0022137B">
      <w:pPr>
        <w:pStyle w:val="ConsPlusNormal"/>
        <w:jc w:val="both"/>
        <w:rPr>
          <w:sz w:val="28"/>
          <w:szCs w:val="28"/>
        </w:rPr>
      </w:pPr>
    </w:p>
    <w:p w:rsidR="001778B7" w:rsidRDefault="001778B7" w:rsidP="0022137B">
      <w:pPr>
        <w:pStyle w:val="ConsPlusNormal"/>
        <w:jc w:val="both"/>
        <w:rPr>
          <w:sz w:val="28"/>
          <w:szCs w:val="28"/>
        </w:rPr>
      </w:pPr>
    </w:p>
    <w:p w:rsidR="001778B7" w:rsidRDefault="001778B7" w:rsidP="0022137B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</w:t>
      </w:r>
      <w:r>
        <w:rPr>
          <w:sz w:val="28"/>
          <w:szCs w:val="28"/>
        </w:rPr>
        <w:tab/>
      </w:r>
    </w:p>
    <w:p w:rsidR="001778B7" w:rsidRPr="008A0353" w:rsidRDefault="001778B7" w:rsidP="0022137B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Кондольского </w:t>
      </w:r>
      <w:r w:rsidRPr="008A0353">
        <w:rPr>
          <w:sz w:val="28"/>
          <w:szCs w:val="28"/>
        </w:rPr>
        <w:t xml:space="preserve">сельсовета       </w:t>
      </w:r>
      <w:r>
        <w:rPr>
          <w:sz w:val="28"/>
          <w:szCs w:val="28"/>
        </w:rPr>
        <w:t xml:space="preserve">                </w:t>
      </w:r>
      <w:r w:rsidRPr="008A0353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     А.А. Грачев </w:t>
      </w:r>
    </w:p>
    <w:p w:rsidR="001778B7" w:rsidRDefault="001778B7" w:rsidP="0022137B">
      <w:pPr>
        <w:rPr>
          <w:rFonts w:ascii="Times New Roman" w:hAnsi="Times New Roman"/>
        </w:rPr>
        <w:sectPr w:rsidR="001778B7" w:rsidSect="00C55A45">
          <w:pgSz w:w="11906" w:h="16838"/>
          <w:pgMar w:top="899" w:right="576" w:bottom="899" w:left="1320" w:header="708" w:footer="708" w:gutter="0"/>
          <w:cols w:space="708"/>
          <w:docGrid w:linePitch="360"/>
        </w:sectPr>
      </w:pPr>
    </w:p>
    <w:p w:rsidR="001778B7" w:rsidRPr="005D1DAF" w:rsidRDefault="001778B7" w:rsidP="0022137B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0"/>
          <w:szCs w:val="20"/>
        </w:rPr>
      </w:pPr>
      <w:r w:rsidRPr="005D1DAF">
        <w:rPr>
          <w:rFonts w:ascii="Times New Roman" w:hAnsi="Times New Roman"/>
          <w:sz w:val="20"/>
          <w:szCs w:val="20"/>
        </w:rPr>
        <w:t>Приложение</w:t>
      </w:r>
    </w:p>
    <w:p w:rsidR="001778B7" w:rsidRPr="005D1DAF" w:rsidRDefault="001778B7" w:rsidP="0022137B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0"/>
          <w:szCs w:val="20"/>
        </w:rPr>
      </w:pPr>
      <w:r w:rsidRPr="005D1DAF">
        <w:rPr>
          <w:rFonts w:ascii="Times New Roman" w:hAnsi="Times New Roman"/>
          <w:sz w:val="20"/>
          <w:szCs w:val="20"/>
        </w:rPr>
        <w:t>к постановлению администрации</w:t>
      </w:r>
    </w:p>
    <w:p w:rsidR="001778B7" w:rsidRPr="005D1DAF" w:rsidRDefault="001778B7" w:rsidP="0022137B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0"/>
          <w:szCs w:val="20"/>
        </w:rPr>
      </w:pPr>
      <w:r w:rsidRPr="005D1DAF">
        <w:rPr>
          <w:rFonts w:ascii="Times New Roman" w:hAnsi="Times New Roman"/>
          <w:sz w:val="20"/>
          <w:szCs w:val="20"/>
        </w:rPr>
        <w:t xml:space="preserve">Кондольского  сельсовета </w:t>
      </w:r>
    </w:p>
    <w:p w:rsidR="001778B7" w:rsidRPr="005D1DAF" w:rsidRDefault="001778B7" w:rsidP="0022137B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0"/>
          <w:szCs w:val="20"/>
        </w:rPr>
      </w:pPr>
      <w:r w:rsidRPr="005D1DAF">
        <w:rPr>
          <w:rFonts w:ascii="Times New Roman" w:hAnsi="Times New Roman"/>
          <w:sz w:val="20"/>
          <w:szCs w:val="20"/>
        </w:rPr>
        <w:t>Пензенского района Пензенской области</w:t>
      </w:r>
    </w:p>
    <w:p w:rsidR="001778B7" w:rsidRDefault="001778B7" w:rsidP="0022137B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0"/>
          <w:szCs w:val="20"/>
        </w:rPr>
      </w:pPr>
      <w:r w:rsidRPr="005D1DAF">
        <w:rPr>
          <w:rFonts w:ascii="Times New Roman" w:hAnsi="Times New Roman"/>
          <w:sz w:val="20"/>
          <w:szCs w:val="20"/>
        </w:rPr>
        <w:t xml:space="preserve">от </w:t>
      </w:r>
      <w:r>
        <w:rPr>
          <w:rFonts w:ascii="Times New Roman" w:hAnsi="Times New Roman"/>
          <w:sz w:val="20"/>
          <w:szCs w:val="20"/>
        </w:rPr>
        <w:t xml:space="preserve"> 17.08.2020</w:t>
      </w:r>
      <w:r w:rsidRPr="005D1DAF">
        <w:rPr>
          <w:rFonts w:ascii="Times New Roman" w:hAnsi="Times New Roman"/>
          <w:sz w:val="20"/>
          <w:szCs w:val="20"/>
        </w:rPr>
        <w:t xml:space="preserve"> № </w:t>
      </w:r>
      <w:r>
        <w:rPr>
          <w:rFonts w:ascii="Times New Roman" w:hAnsi="Times New Roman"/>
          <w:sz w:val="20"/>
          <w:szCs w:val="20"/>
        </w:rPr>
        <w:t xml:space="preserve"> 91</w:t>
      </w:r>
    </w:p>
    <w:p w:rsidR="001778B7" w:rsidRDefault="001778B7" w:rsidP="009606E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Pr="00062101">
        <w:rPr>
          <w:rFonts w:ascii="Times New Roman" w:hAnsi="Times New Roman"/>
          <w:b/>
          <w:sz w:val="28"/>
          <w:szCs w:val="28"/>
        </w:rPr>
        <w:t>еестр муниципальных услуг</w:t>
      </w:r>
      <w:r>
        <w:rPr>
          <w:rFonts w:ascii="Times New Roman" w:hAnsi="Times New Roman"/>
          <w:b/>
          <w:sz w:val="28"/>
          <w:szCs w:val="28"/>
        </w:rPr>
        <w:t xml:space="preserve"> Кондольского сельсовета Пензенского района  Пензенской области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7"/>
        <w:gridCol w:w="111"/>
        <w:gridCol w:w="6940"/>
        <w:gridCol w:w="2930"/>
        <w:gridCol w:w="490"/>
        <w:gridCol w:w="1980"/>
        <w:gridCol w:w="2066"/>
      </w:tblGrid>
      <w:tr w:rsidR="001778B7" w:rsidRPr="000B6849" w:rsidTr="00E27A91">
        <w:trPr>
          <w:trHeight w:val="20"/>
        </w:trPr>
        <w:tc>
          <w:tcPr>
            <w:tcW w:w="15134" w:type="dxa"/>
            <w:gridSpan w:val="7"/>
            <w:vAlign w:val="center"/>
          </w:tcPr>
          <w:p w:rsidR="001778B7" w:rsidRPr="000B6849" w:rsidRDefault="001778B7" w:rsidP="000B68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place">
              <w:r w:rsidRPr="000B6849">
                <w:rPr>
                  <w:rFonts w:ascii="Times New Roman" w:hAnsi="Times New Roman"/>
                  <w:b/>
                  <w:sz w:val="24"/>
                  <w:szCs w:val="24"/>
                  <w:lang w:val="en-US"/>
                </w:rPr>
                <w:t>I</w:t>
              </w:r>
              <w:r>
                <w:rPr>
                  <w:rFonts w:ascii="Times New Roman" w:hAnsi="Times New Roman"/>
                  <w:b/>
                  <w:sz w:val="24"/>
                  <w:szCs w:val="24"/>
                </w:rPr>
                <w:t>.</w:t>
              </w:r>
            </w:smartTag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</w:t>
            </w:r>
            <w:r w:rsidRPr="000B6849">
              <w:rPr>
                <w:rFonts w:ascii="Times New Roman" w:hAnsi="Times New Roman"/>
                <w:b/>
                <w:sz w:val="24"/>
                <w:szCs w:val="24"/>
              </w:rPr>
              <w:t>еестр муниципальных услуг, предоставляемых органами местного самоу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правления Кондольского сельсовета Пензенского района Пензенской области</w:t>
            </w:r>
          </w:p>
        </w:tc>
      </w:tr>
      <w:tr w:rsidR="001778B7" w:rsidRPr="000B6849" w:rsidTr="0022137B">
        <w:trPr>
          <w:trHeight w:val="20"/>
        </w:trPr>
        <w:tc>
          <w:tcPr>
            <w:tcW w:w="617" w:type="dxa"/>
            <w:vAlign w:val="center"/>
          </w:tcPr>
          <w:p w:rsidR="001778B7" w:rsidRPr="000B6849" w:rsidRDefault="001778B7" w:rsidP="000B68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6849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051" w:type="dxa"/>
            <w:gridSpan w:val="2"/>
            <w:vAlign w:val="center"/>
          </w:tcPr>
          <w:p w:rsidR="001778B7" w:rsidRPr="000B6849" w:rsidRDefault="001778B7" w:rsidP="000B68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6849">
              <w:rPr>
                <w:rFonts w:ascii="Times New Roman" w:hAnsi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3420" w:type="dxa"/>
            <w:gridSpan w:val="2"/>
            <w:vAlign w:val="center"/>
          </w:tcPr>
          <w:p w:rsidR="001778B7" w:rsidRDefault="001778B7" w:rsidP="000B68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6849">
              <w:rPr>
                <w:rFonts w:ascii="Times New Roman" w:hAnsi="Times New Roman"/>
                <w:b/>
                <w:sz w:val="24"/>
                <w:szCs w:val="24"/>
              </w:rPr>
              <w:t xml:space="preserve">Орган местного самоуправления,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предоставляющий</w:t>
            </w:r>
          </w:p>
          <w:p w:rsidR="001778B7" w:rsidRPr="000B6849" w:rsidRDefault="001778B7" w:rsidP="000B68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6849">
              <w:rPr>
                <w:rFonts w:ascii="Times New Roman" w:hAnsi="Times New Roman"/>
                <w:b/>
                <w:sz w:val="24"/>
                <w:szCs w:val="24"/>
              </w:rPr>
              <w:t>муниципальную услугу</w:t>
            </w:r>
          </w:p>
        </w:tc>
        <w:tc>
          <w:tcPr>
            <w:tcW w:w="1980" w:type="dxa"/>
            <w:vAlign w:val="center"/>
          </w:tcPr>
          <w:p w:rsidR="001778B7" w:rsidRPr="000B6849" w:rsidRDefault="001778B7" w:rsidP="000B68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6849">
              <w:rPr>
                <w:rFonts w:ascii="Times New Roman" w:hAnsi="Times New Roman"/>
                <w:b/>
                <w:sz w:val="24"/>
                <w:szCs w:val="24"/>
              </w:rPr>
              <w:t>Сведения об административном регламенте</w:t>
            </w:r>
          </w:p>
          <w:p w:rsidR="001778B7" w:rsidRPr="000B6849" w:rsidRDefault="001778B7" w:rsidP="000B68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6849">
              <w:rPr>
                <w:rFonts w:ascii="Times New Roman" w:hAnsi="Times New Roman"/>
                <w:b/>
                <w:sz w:val="24"/>
                <w:szCs w:val="24"/>
              </w:rPr>
              <w:t xml:space="preserve">(№ и дата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0B6849">
              <w:rPr>
                <w:rFonts w:ascii="Times New Roman" w:hAnsi="Times New Roman"/>
                <w:b/>
                <w:sz w:val="24"/>
                <w:szCs w:val="24"/>
              </w:rPr>
              <w:t>НПА)</w:t>
            </w:r>
          </w:p>
        </w:tc>
        <w:tc>
          <w:tcPr>
            <w:tcW w:w="2066" w:type="dxa"/>
            <w:vAlign w:val="center"/>
          </w:tcPr>
          <w:p w:rsidR="001778B7" w:rsidRPr="00886686" w:rsidRDefault="001778B7" w:rsidP="000B68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услуг</w:t>
            </w:r>
            <w:r w:rsidRPr="000B6849">
              <w:rPr>
                <w:rFonts w:ascii="Times New Roman" w:hAnsi="Times New Roman"/>
                <w:b/>
                <w:sz w:val="24"/>
                <w:szCs w:val="24"/>
              </w:rPr>
              <w:t>, котор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ые</w:t>
            </w:r>
            <w:r w:rsidRPr="000B6849">
              <w:rPr>
                <w:rFonts w:ascii="Times New Roman" w:hAnsi="Times New Roman"/>
                <w:b/>
                <w:sz w:val="24"/>
                <w:szCs w:val="24"/>
              </w:rPr>
              <w:t xml:space="preserve"> явля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ю</w:t>
            </w:r>
            <w:r w:rsidRPr="000B6849">
              <w:rPr>
                <w:rFonts w:ascii="Times New Roman" w:hAnsi="Times New Roman"/>
                <w:b/>
                <w:sz w:val="24"/>
                <w:szCs w:val="24"/>
              </w:rPr>
              <w:t>тся необходим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ыми</w:t>
            </w:r>
            <w:r w:rsidRPr="000B6849">
              <w:rPr>
                <w:rFonts w:ascii="Times New Roman" w:hAnsi="Times New Roman"/>
                <w:b/>
                <w:sz w:val="24"/>
                <w:szCs w:val="24"/>
              </w:rPr>
              <w:t xml:space="preserve"> и обязательн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ыми</w:t>
            </w:r>
            <w:r w:rsidRPr="000B6849">
              <w:rPr>
                <w:rFonts w:ascii="Times New Roman" w:hAnsi="Times New Roman"/>
                <w:b/>
                <w:sz w:val="24"/>
                <w:szCs w:val="24"/>
              </w:rPr>
              <w:t xml:space="preserve"> для предоставления муниципальной услуги.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1</w:t>
            </w:r>
          </w:p>
        </w:tc>
      </w:tr>
      <w:tr w:rsidR="001778B7" w:rsidRPr="001202DD" w:rsidTr="0022137B">
        <w:trPr>
          <w:trHeight w:val="20"/>
        </w:trPr>
        <w:tc>
          <w:tcPr>
            <w:tcW w:w="617" w:type="dxa"/>
            <w:vAlign w:val="center"/>
          </w:tcPr>
          <w:p w:rsidR="001778B7" w:rsidRPr="001202DD" w:rsidRDefault="001778B7" w:rsidP="00A04E7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D97281" w:rsidRDefault="001778B7" w:rsidP="00A04E72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1778B7" w:rsidRPr="00D97281" w:rsidRDefault="001778B7" w:rsidP="00A04E72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1778B7" w:rsidRPr="00D97281" w:rsidRDefault="001778B7" w:rsidP="00A04E72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6" w:type="dxa"/>
            <w:vAlign w:val="center"/>
          </w:tcPr>
          <w:p w:rsidR="001778B7" w:rsidRPr="00D97281" w:rsidRDefault="001778B7" w:rsidP="00A04E72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78B7" w:rsidRPr="000B6849" w:rsidTr="0022137B">
        <w:trPr>
          <w:trHeight w:val="20"/>
        </w:trPr>
        <w:tc>
          <w:tcPr>
            <w:tcW w:w="617" w:type="dxa"/>
            <w:vAlign w:val="center"/>
          </w:tcPr>
          <w:p w:rsidR="001778B7" w:rsidRPr="000B6849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0B6849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849">
              <w:rPr>
                <w:rFonts w:ascii="Times New Roman" w:hAnsi="Times New Roman"/>
                <w:sz w:val="24"/>
                <w:szCs w:val="24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аренду.</w:t>
            </w:r>
          </w:p>
        </w:tc>
        <w:tc>
          <w:tcPr>
            <w:tcW w:w="3420" w:type="dxa"/>
            <w:gridSpan w:val="2"/>
            <w:vAlign w:val="center"/>
          </w:tcPr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849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778B7" w:rsidRPr="000B6849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05.04.2019 </w:t>
            </w:r>
          </w:p>
          <w:p w:rsidR="001778B7" w:rsidRPr="00BF3C51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37</w:t>
            </w:r>
          </w:p>
        </w:tc>
        <w:tc>
          <w:tcPr>
            <w:tcW w:w="2066" w:type="dxa"/>
            <w:vAlign w:val="center"/>
          </w:tcPr>
          <w:p w:rsidR="001778B7" w:rsidRPr="000B6849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8B7" w:rsidRPr="000B6849" w:rsidTr="0022137B">
        <w:trPr>
          <w:trHeight w:val="20"/>
        </w:trPr>
        <w:tc>
          <w:tcPr>
            <w:tcW w:w="617" w:type="dxa"/>
            <w:vAlign w:val="center"/>
          </w:tcPr>
          <w:p w:rsidR="001778B7" w:rsidRPr="000B6849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0B6849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849">
              <w:rPr>
                <w:rFonts w:ascii="Times New Roman" w:hAnsi="Times New Roman"/>
                <w:sz w:val="24"/>
                <w:szCs w:val="24"/>
              </w:rPr>
              <w:t>Предоставление выписки из реестра муниципального имущества.</w:t>
            </w:r>
          </w:p>
        </w:tc>
        <w:tc>
          <w:tcPr>
            <w:tcW w:w="3420" w:type="dxa"/>
            <w:gridSpan w:val="2"/>
            <w:vAlign w:val="center"/>
          </w:tcPr>
          <w:p w:rsidR="001778B7" w:rsidRDefault="001778B7" w:rsidP="00B31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849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778B7" w:rsidRPr="000B6849" w:rsidRDefault="001778B7" w:rsidP="00B31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B31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Default="001778B7" w:rsidP="00B31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17.06.2019 </w:t>
            </w:r>
          </w:p>
          <w:p w:rsidR="001778B7" w:rsidRPr="00BF3C51" w:rsidRDefault="001778B7" w:rsidP="00B31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80</w:t>
            </w:r>
          </w:p>
        </w:tc>
        <w:tc>
          <w:tcPr>
            <w:tcW w:w="2066" w:type="dxa"/>
            <w:vAlign w:val="center"/>
          </w:tcPr>
          <w:p w:rsidR="001778B7" w:rsidRPr="000B6849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8B7" w:rsidRPr="004345A6" w:rsidTr="0022137B">
        <w:trPr>
          <w:trHeight w:val="1231"/>
        </w:trPr>
        <w:tc>
          <w:tcPr>
            <w:tcW w:w="617" w:type="dxa"/>
            <w:vAlign w:val="center"/>
          </w:tcPr>
          <w:p w:rsidR="001778B7" w:rsidRPr="000B6849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0B6849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6849">
              <w:rPr>
                <w:rFonts w:ascii="Times New Roman" w:hAnsi="Times New Roman"/>
                <w:sz w:val="24"/>
                <w:szCs w:val="24"/>
              </w:rPr>
              <w:t>Предоставление муниципального имущества в аренду.</w:t>
            </w:r>
          </w:p>
        </w:tc>
        <w:tc>
          <w:tcPr>
            <w:tcW w:w="3420" w:type="dxa"/>
            <w:gridSpan w:val="2"/>
            <w:vAlign w:val="center"/>
          </w:tcPr>
          <w:p w:rsidR="001778B7" w:rsidRDefault="001778B7" w:rsidP="00B31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6849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778B7" w:rsidRPr="000B6849" w:rsidRDefault="001778B7" w:rsidP="00B31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B31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Default="001778B7" w:rsidP="00B31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02.07.2019 </w:t>
            </w:r>
          </w:p>
          <w:p w:rsidR="001778B7" w:rsidRPr="00BF3C51" w:rsidRDefault="001778B7" w:rsidP="00B31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88</w:t>
            </w:r>
          </w:p>
        </w:tc>
        <w:tc>
          <w:tcPr>
            <w:tcW w:w="2066" w:type="dxa"/>
            <w:vAlign w:val="center"/>
          </w:tcPr>
          <w:p w:rsidR="001778B7" w:rsidRPr="000B6849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8B7" w:rsidRPr="004345A6" w:rsidTr="0022137B">
        <w:trPr>
          <w:trHeight w:val="20"/>
        </w:trPr>
        <w:tc>
          <w:tcPr>
            <w:tcW w:w="617" w:type="dxa"/>
            <w:vAlign w:val="center"/>
          </w:tcPr>
          <w:p w:rsidR="001778B7" w:rsidRPr="000B6849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9A7E7C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Предоставление муниципального имущества в доверительное управление, </w:t>
            </w:r>
            <w:r w:rsidRPr="009A7E7C">
              <w:rPr>
                <w:rFonts w:ascii="Times New Roman" w:hAnsi="Times New Roman"/>
                <w:sz w:val="24"/>
                <w:szCs w:val="24"/>
              </w:rPr>
              <w:t>безвозмездное пользование.</w:t>
            </w:r>
          </w:p>
          <w:p w:rsidR="001778B7" w:rsidRPr="004345A6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1778B7" w:rsidRDefault="001778B7" w:rsidP="00B31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1778B7" w:rsidRDefault="001778B7" w:rsidP="00B31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  <w:p w:rsidR="001778B7" w:rsidRDefault="001778B7" w:rsidP="00B31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78B7" w:rsidRPr="004345A6" w:rsidRDefault="001778B7" w:rsidP="00B31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1778B7" w:rsidRPr="004345A6" w:rsidRDefault="001778B7" w:rsidP="00B31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Pr="009A7E7C" w:rsidRDefault="001778B7" w:rsidP="00B31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9A7E7C">
              <w:rPr>
                <w:rFonts w:ascii="Times New Roman" w:hAnsi="Times New Roman"/>
                <w:sz w:val="24"/>
                <w:szCs w:val="24"/>
              </w:rPr>
              <w:t xml:space="preserve">14.08.2020 </w:t>
            </w:r>
          </w:p>
          <w:p w:rsidR="001778B7" w:rsidRPr="009A7E7C" w:rsidRDefault="001778B7" w:rsidP="00B31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E7C">
              <w:rPr>
                <w:rFonts w:ascii="Times New Roman" w:hAnsi="Times New Roman"/>
                <w:sz w:val="24"/>
                <w:szCs w:val="24"/>
              </w:rPr>
              <w:t>№ 89</w:t>
            </w:r>
          </w:p>
          <w:p w:rsidR="001778B7" w:rsidRPr="00BF3C51" w:rsidRDefault="001778B7" w:rsidP="00B31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6" w:type="dxa"/>
            <w:vAlign w:val="center"/>
          </w:tcPr>
          <w:p w:rsidR="001778B7" w:rsidRPr="004345A6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778B7" w:rsidRPr="000B6849" w:rsidTr="0022137B">
        <w:trPr>
          <w:trHeight w:val="20"/>
        </w:trPr>
        <w:tc>
          <w:tcPr>
            <w:tcW w:w="617" w:type="dxa"/>
            <w:vAlign w:val="center"/>
          </w:tcPr>
          <w:p w:rsidR="001778B7" w:rsidRPr="000B6849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207E8A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0B6849">
              <w:rPr>
                <w:rFonts w:ascii="Times New Roman" w:hAnsi="Times New Roman"/>
                <w:sz w:val="24"/>
                <w:szCs w:val="24"/>
              </w:rPr>
              <w:t>Предварительное согласование предоставления земельного участка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0B6849">
              <w:rPr>
                <w:rFonts w:ascii="Times New Roman" w:hAnsi="Times New Roman"/>
                <w:sz w:val="24"/>
                <w:szCs w:val="24"/>
              </w:rPr>
              <w:t xml:space="preserve"> находящегося в муниципальной собственности.</w:t>
            </w:r>
          </w:p>
        </w:tc>
        <w:tc>
          <w:tcPr>
            <w:tcW w:w="3420" w:type="dxa"/>
            <w:gridSpan w:val="2"/>
            <w:vAlign w:val="center"/>
          </w:tcPr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1778B7" w:rsidRDefault="001778B7" w:rsidP="00481727">
            <w:pPr>
              <w:spacing w:after="0" w:line="240" w:lineRule="auto"/>
              <w:jc w:val="center"/>
            </w:pPr>
            <w:r w:rsidRPr="004345A6"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A47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Default="001778B7" w:rsidP="00A47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05.04.2019 </w:t>
            </w:r>
          </w:p>
          <w:p w:rsidR="001778B7" w:rsidRPr="00BF3C51" w:rsidRDefault="001778B7" w:rsidP="00A47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34</w:t>
            </w:r>
          </w:p>
        </w:tc>
        <w:tc>
          <w:tcPr>
            <w:tcW w:w="2066" w:type="dxa"/>
            <w:vAlign w:val="center"/>
          </w:tcPr>
          <w:p w:rsidR="001778B7" w:rsidRPr="000B6849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8B7" w:rsidRPr="000B6849" w:rsidTr="0022137B">
        <w:trPr>
          <w:trHeight w:val="20"/>
        </w:trPr>
        <w:tc>
          <w:tcPr>
            <w:tcW w:w="617" w:type="dxa"/>
            <w:vAlign w:val="center"/>
          </w:tcPr>
          <w:p w:rsidR="001778B7" w:rsidRPr="000B6849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207E8A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BB63A6"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утверждение </w:t>
            </w:r>
            <w:r w:rsidRPr="00BB63A6">
              <w:rPr>
                <w:rFonts w:ascii="Times New Roman" w:hAnsi="Times New Roman"/>
                <w:sz w:val="24"/>
                <w:szCs w:val="24"/>
              </w:rPr>
              <w:t>схемы расположения земельного участка или земельных участков на кадастровом плане территории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gridSpan w:val="2"/>
            <w:vAlign w:val="center"/>
          </w:tcPr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1778B7" w:rsidRPr="00E10415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A47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Default="001778B7" w:rsidP="00A47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05.04.2019 </w:t>
            </w:r>
          </w:p>
          <w:p w:rsidR="001778B7" w:rsidRPr="00BF3C51" w:rsidRDefault="001778B7" w:rsidP="00A47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38</w:t>
            </w:r>
          </w:p>
        </w:tc>
        <w:tc>
          <w:tcPr>
            <w:tcW w:w="2066" w:type="dxa"/>
            <w:vAlign w:val="center"/>
          </w:tcPr>
          <w:p w:rsidR="001778B7" w:rsidRPr="000B6849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8B7" w:rsidRPr="000B6849" w:rsidTr="0022137B">
        <w:trPr>
          <w:trHeight w:val="1218"/>
        </w:trPr>
        <w:tc>
          <w:tcPr>
            <w:tcW w:w="617" w:type="dxa"/>
            <w:vAlign w:val="center"/>
          </w:tcPr>
          <w:p w:rsidR="001778B7" w:rsidRPr="000B6849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E50901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D98">
              <w:rPr>
                <w:rFonts w:ascii="Times New Roman" w:hAnsi="Times New Roman"/>
                <w:sz w:val="24"/>
                <w:szCs w:val="24"/>
              </w:rPr>
              <w:t>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gridSpan w:val="2"/>
          </w:tcPr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1778B7" w:rsidRDefault="001778B7" w:rsidP="00481727">
            <w:pPr>
              <w:spacing w:after="0" w:line="240" w:lineRule="auto"/>
              <w:jc w:val="center"/>
            </w:pPr>
            <w:r w:rsidRPr="004345A6"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</w:tc>
        <w:tc>
          <w:tcPr>
            <w:tcW w:w="1980" w:type="dxa"/>
          </w:tcPr>
          <w:p w:rsidR="001778B7" w:rsidRDefault="001778B7" w:rsidP="00A47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Default="001778B7" w:rsidP="00A47D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от 29.05.2019</w:t>
            </w:r>
          </w:p>
          <w:p w:rsidR="001778B7" w:rsidRPr="00E50901" w:rsidRDefault="001778B7" w:rsidP="00A47D4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№ 87</w:t>
            </w:r>
          </w:p>
        </w:tc>
        <w:tc>
          <w:tcPr>
            <w:tcW w:w="2066" w:type="dxa"/>
          </w:tcPr>
          <w:p w:rsidR="001778B7" w:rsidRPr="00E50901" w:rsidRDefault="001778B7" w:rsidP="004817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778B7" w:rsidRPr="000B6849" w:rsidTr="0022137B">
        <w:trPr>
          <w:trHeight w:val="1062"/>
        </w:trPr>
        <w:tc>
          <w:tcPr>
            <w:tcW w:w="617" w:type="dxa"/>
            <w:vAlign w:val="center"/>
          </w:tcPr>
          <w:p w:rsidR="001778B7" w:rsidRPr="000B6849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CC3170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3170">
              <w:rPr>
                <w:rFonts w:ascii="Times New Roman" w:hAnsi="Times New Roman"/>
                <w:sz w:val="24"/>
                <w:szCs w:val="24"/>
              </w:rPr>
              <w:t>Принятие решения об установлении публичных сервитутов в отношении земельных участков в границах полос отвода автомобильных дорог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gridSpan w:val="2"/>
          </w:tcPr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1778B7" w:rsidRDefault="001778B7" w:rsidP="00481727">
            <w:pPr>
              <w:spacing w:after="0" w:line="240" w:lineRule="auto"/>
              <w:jc w:val="center"/>
            </w:pPr>
            <w:r w:rsidRPr="004345A6"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A47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Default="001778B7" w:rsidP="00A47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23.12.2019</w:t>
            </w:r>
          </w:p>
          <w:p w:rsidR="001778B7" w:rsidRPr="00BF3C51" w:rsidRDefault="001778B7" w:rsidP="00A47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№ 179</w:t>
            </w:r>
          </w:p>
        </w:tc>
        <w:tc>
          <w:tcPr>
            <w:tcW w:w="2066" w:type="dxa"/>
            <w:vAlign w:val="center"/>
          </w:tcPr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8B7" w:rsidRPr="000B6849" w:rsidTr="0022137B">
        <w:trPr>
          <w:trHeight w:val="1202"/>
        </w:trPr>
        <w:tc>
          <w:tcPr>
            <w:tcW w:w="617" w:type="dxa"/>
            <w:vAlign w:val="center"/>
          </w:tcPr>
          <w:p w:rsidR="001778B7" w:rsidRPr="000B6849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A24974" w:rsidRDefault="001778B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49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Принятие решения об установлении публичного сервитута </w:t>
            </w:r>
          </w:p>
        </w:tc>
        <w:tc>
          <w:tcPr>
            <w:tcW w:w="3420" w:type="dxa"/>
            <w:gridSpan w:val="2"/>
          </w:tcPr>
          <w:p w:rsidR="001778B7" w:rsidRPr="00A24974" w:rsidRDefault="001778B7">
            <w:pPr>
              <w:jc w:val="center"/>
              <w:rPr>
                <w:color w:val="000000"/>
              </w:rPr>
            </w:pPr>
            <w:bookmarkStart w:id="0" w:name="_GoBack"/>
            <w:bookmarkEnd w:id="0"/>
            <w:r w:rsidRPr="004345A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4345A6"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A47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Default="001778B7" w:rsidP="00A47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23.12.2019 </w:t>
            </w:r>
          </w:p>
          <w:p w:rsidR="001778B7" w:rsidRPr="00A24974" w:rsidRDefault="001778B7" w:rsidP="00A47D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178</w:t>
            </w:r>
          </w:p>
        </w:tc>
        <w:tc>
          <w:tcPr>
            <w:tcW w:w="2066" w:type="dxa"/>
            <w:vAlign w:val="center"/>
          </w:tcPr>
          <w:p w:rsidR="001778B7" w:rsidRPr="00A24974" w:rsidRDefault="001778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778B7" w:rsidRPr="001B0A1C" w:rsidTr="0022137B">
        <w:trPr>
          <w:trHeight w:val="20"/>
        </w:trPr>
        <w:tc>
          <w:tcPr>
            <w:tcW w:w="617" w:type="dxa"/>
            <w:vAlign w:val="center"/>
          </w:tcPr>
          <w:p w:rsidR="001778B7" w:rsidRPr="000B6849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78164E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78164E">
              <w:rPr>
                <w:rFonts w:ascii="Times New Roman" w:hAnsi="Times New Roman"/>
                <w:sz w:val="24"/>
                <w:szCs w:val="24"/>
              </w:rPr>
              <w:t>Предоставление земельного участка, находящегося в муниципальной собственности, гражданину или юридическому лицу в собственность бесплатно.</w:t>
            </w:r>
          </w:p>
        </w:tc>
        <w:tc>
          <w:tcPr>
            <w:tcW w:w="3420" w:type="dxa"/>
            <w:gridSpan w:val="2"/>
            <w:vAlign w:val="center"/>
          </w:tcPr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1778B7" w:rsidRPr="0078164E" w:rsidRDefault="001778B7" w:rsidP="00481727">
            <w:pPr>
              <w:spacing w:after="0" w:line="240" w:lineRule="auto"/>
              <w:jc w:val="center"/>
            </w:pPr>
            <w:r w:rsidRPr="004345A6"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A47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Default="001778B7" w:rsidP="00A47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05.04.2019</w:t>
            </w:r>
          </w:p>
          <w:p w:rsidR="001778B7" w:rsidRPr="00BF3C51" w:rsidRDefault="001778B7" w:rsidP="00A47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№ 30</w:t>
            </w:r>
          </w:p>
        </w:tc>
        <w:tc>
          <w:tcPr>
            <w:tcW w:w="2066" w:type="dxa"/>
            <w:vAlign w:val="center"/>
          </w:tcPr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8B7" w:rsidRPr="001B0A1C" w:rsidTr="0022137B">
        <w:trPr>
          <w:trHeight w:val="20"/>
        </w:trPr>
        <w:tc>
          <w:tcPr>
            <w:tcW w:w="617" w:type="dxa"/>
            <w:vAlign w:val="center"/>
          </w:tcPr>
          <w:p w:rsidR="001778B7" w:rsidRPr="001B0A1C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78164E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78164E">
              <w:rPr>
                <w:rFonts w:ascii="Times New Roman" w:hAnsi="Times New Roman"/>
                <w:sz w:val="24"/>
                <w:szCs w:val="24"/>
              </w:rPr>
              <w:t>Продажа и предоставление в аренду земельных участков, находящихся в муниципальной собственности, на торгах.</w:t>
            </w:r>
          </w:p>
        </w:tc>
        <w:tc>
          <w:tcPr>
            <w:tcW w:w="3420" w:type="dxa"/>
            <w:gridSpan w:val="2"/>
            <w:vAlign w:val="center"/>
          </w:tcPr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1778B7" w:rsidRPr="0078164E" w:rsidRDefault="001778B7" w:rsidP="00481727">
            <w:pPr>
              <w:spacing w:after="0" w:line="240" w:lineRule="auto"/>
              <w:jc w:val="center"/>
            </w:pPr>
            <w:r w:rsidRPr="004345A6"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A47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Default="001778B7" w:rsidP="00A47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05.04.2019 </w:t>
            </w:r>
          </w:p>
          <w:p w:rsidR="001778B7" w:rsidRPr="0078164E" w:rsidRDefault="001778B7" w:rsidP="00A47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36</w:t>
            </w:r>
          </w:p>
        </w:tc>
        <w:tc>
          <w:tcPr>
            <w:tcW w:w="2066" w:type="dxa"/>
            <w:vAlign w:val="center"/>
          </w:tcPr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8B7" w:rsidRPr="001B0A1C" w:rsidTr="0022137B">
        <w:trPr>
          <w:trHeight w:val="20"/>
        </w:trPr>
        <w:tc>
          <w:tcPr>
            <w:tcW w:w="617" w:type="dxa"/>
            <w:vAlign w:val="center"/>
          </w:tcPr>
          <w:p w:rsidR="001778B7" w:rsidRPr="001B0A1C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78164E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78164E">
              <w:rPr>
                <w:rFonts w:ascii="Times New Roman" w:hAnsi="Times New Roman"/>
                <w:sz w:val="24"/>
                <w:szCs w:val="24"/>
              </w:rPr>
              <w:t>Предоставление земельных участков, находящихся в муниципальной собственности, без проведения торгов, в собственность, аренду, безвозмездное пользование.</w:t>
            </w:r>
          </w:p>
        </w:tc>
        <w:tc>
          <w:tcPr>
            <w:tcW w:w="3420" w:type="dxa"/>
            <w:gridSpan w:val="2"/>
            <w:vAlign w:val="center"/>
          </w:tcPr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A47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Default="001778B7" w:rsidP="00A47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17.06.2019 </w:t>
            </w:r>
          </w:p>
          <w:p w:rsidR="001778B7" w:rsidRPr="0078164E" w:rsidRDefault="001778B7" w:rsidP="00A47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81</w:t>
            </w:r>
          </w:p>
        </w:tc>
        <w:tc>
          <w:tcPr>
            <w:tcW w:w="2066" w:type="dxa"/>
            <w:vAlign w:val="center"/>
          </w:tcPr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8B7" w:rsidRPr="001B0A1C" w:rsidTr="0022137B">
        <w:trPr>
          <w:trHeight w:val="20"/>
        </w:trPr>
        <w:tc>
          <w:tcPr>
            <w:tcW w:w="617" w:type="dxa"/>
            <w:vAlign w:val="center"/>
          </w:tcPr>
          <w:p w:rsidR="001778B7" w:rsidRPr="001B0A1C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78164E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78164E">
              <w:rPr>
                <w:rFonts w:ascii="Times New Roman" w:hAnsi="Times New Roman"/>
                <w:sz w:val="24"/>
                <w:szCs w:val="24"/>
              </w:rPr>
              <w:t>Предоставление земельного участка, находящегося в муниципальной собственности, в постоянное (бессрочное) пользование.</w:t>
            </w:r>
          </w:p>
        </w:tc>
        <w:tc>
          <w:tcPr>
            <w:tcW w:w="3420" w:type="dxa"/>
            <w:gridSpan w:val="2"/>
            <w:vAlign w:val="center"/>
          </w:tcPr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1778B7" w:rsidRPr="0078164E" w:rsidRDefault="001778B7" w:rsidP="00481727">
            <w:pPr>
              <w:spacing w:after="0" w:line="240" w:lineRule="auto"/>
              <w:jc w:val="center"/>
            </w:pPr>
            <w:r w:rsidRPr="004345A6"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FB15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Default="001778B7" w:rsidP="00FB15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05.04.2019 </w:t>
            </w:r>
          </w:p>
          <w:p w:rsidR="001778B7" w:rsidRPr="0078164E" w:rsidRDefault="001778B7" w:rsidP="00FB15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29</w:t>
            </w:r>
          </w:p>
        </w:tc>
        <w:tc>
          <w:tcPr>
            <w:tcW w:w="2066" w:type="dxa"/>
            <w:vAlign w:val="center"/>
          </w:tcPr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8B7" w:rsidRPr="001B0A1C" w:rsidTr="0022137B">
        <w:trPr>
          <w:trHeight w:val="20"/>
        </w:trPr>
        <w:tc>
          <w:tcPr>
            <w:tcW w:w="617" w:type="dxa"/>
            <w:vAlign w:val="center"/>
          </w:tcPr>
          <w:p w:rsidR="001778B7" w:rsidRPr="001B0A1C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0C059A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63038">
              <w:rPr>
                <w:rFonts w:ascii="Times New Roman" w:hAnsi="Times New Roman"/>
                <w:sz w:val="24"/>
                <w:szCs w:val="24"/>
              </w:rPr>
              <w:t>Предо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ставление разрешения на условно </w:t>
            </w:r>
            <w:r w:rsidRPr="00363038">
              <w:rPr>
                <w:rFonts w:ascii="Times New Roman" w:hAnsi="Times New Roman"/>
                <w:sz w:val="24"/>
                <w:szCs w:val="24"/>
              </w:rPr>
              <w:t>разрешенный вид использования земельного участка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объекта капитального строительства.</w:t>
            </w:r>
          </w:p>
        </w:tc>
        <w:tc>
          <w:tcPr>
            <w:tcW w:w="3420" w:type="dxa"/>
            <w:gridSpan w:val="2"/>
            <w:vAlign w:val="center"/>
          </w:tcPr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FB15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Default="001778B7" w:rsidP="00FB15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18.05.2020 </w:t>
            </w:r>
          </w:p>
          <w:p w:rsidR="001778B7" w:rsidRPr="0078164E" w:rsidRDefault="001778B7" w:rsidP="00FB15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58</w:t>
            </w:r>
          </w:p>
        </w:tc>
        <w:tc>
          <w:tcPr>
            <w:tcW w:w="2066" w:type="dxa"/>
            <w:vAlign w:val="center"/>
          </w:tcPr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8B7" w:rsidRPr="001B0A1C" w:rsidTr="0022137B">
        <w:trPr>
          <w:trHeight w:val="20"/>
        </w:trPr>
        <w:tc>
          <w:tcPr>
            <w:tcW w:w="617" w:type="dxa"/>
            <w:vAlign w:val="center"/>
          </w:tcPr>
          <w:p w:rsidR="001778B7" w:rsidRPr="001B0A1C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78164E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4E">
              <w:rPr>
                <w:rFonts w:ascii="Times New Roman" w:hAnsi="Times New Roman"/>
                <w:sz w:val="24"/>
                <w:szCs w:val="24"/>
              </w:rPr>
              <w:t>Постановка на учет 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строительства.</w:t>
            </w:r>
          </w:p>
        </w:tc>
        <w:tc>
          <w:tcPr>
            <w:tcW w:w="3420" w:type="dxa"/>
            <w:gridSpan w:val="2"/>
            <w:vAlign w:val="center"/>
          </w:tcPr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1778B7" w:rsidRPr="0078164E" w:rsidRDefault="001778B7" w:rsidP="00481727">
            <w:pPr>
              <w:spacing w:after="0" w:line="240" w:lineRule="auto"/>
              <w:jc w:val="center"/>
            </w:pPr>
            <w:r w:rsidRPr="004345A6"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FB15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Default="001778B7" w:rsidP="00FB15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05.04.2019 </w:t>
            </w:r>
          </w:p>
          <w:p w:rsidR="001778B7" w:rsidRPr="0078164E" w:rsidRDefault="001778B7" w:rsidP="00FB15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33</w:t>
            </w:r>
          </w:p>
        </w:tc>
        <w:tc>
          <w:tcPr>
            <w:tcW w:w="2066" w:type="dxa"/>
            <w:vAlign w:val="center"/>
          </w:tcPr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8B7" w:rsidRPr="001B0A1C" w:rsidTr="0022137B">
        <w:trPr>
          <w:trHeight w:val="20"/>
        </w:trPr>
        <w:tc>
          <w:tcPr>
            <w:tcW w:w="617" w:type="dxa"/>
            <w:vAlign w:val="center"/>
          </w:tcPr>
          <w:p w:rsidR="001778B7" w:rsidRPr="001B0A1C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78164E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4E">
              <w:rPr>
                <w:rFonts w:ascii="Times New Roman" w:hAnsi="Times New Roman"/>
                <w:sz w:val="24"/>
                <w:szCs w:val="24"/>
              </w:rPr>
              <w:t>Принятие решения о предоставлении в собственность земельного участка для индивидуального жилищного строительства гражданам, имеющим 3 и более детей.</w:t>
            </w:r>
          </w:p>
        </w:tc>
        <w:tc>
          <w:tcPr>
            <w:tcW w:w="3420" w:type="dxa"/>
            <w:gridSpan w:val="2"/>
            <w:vAlign w:val="center"/>
          </w:tcPr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1778B7" w:rsidRPr="0078164E" w:rsidRDefault="001778B7" w:rsidP="00481727">
            <w:pPr>
              <w:spacing w:after="0" w:line="240" w:lineRule="auto"/>
              <w:jc w:val="center"/>
            </w:pPr>
            <w:r w:rsidRPr="004345A6"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FB15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Default="001778B7" w:rsidP="00FB15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05.04.2019</w:t>
            </w:r>
          </w:p>
          <w:p w:rsidR="001778B7" w:rsidRPr="0078164E" w:rsidRDefault="001778B7" w:rsidP="00FB15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№ 35</w:t>
            </w:r>
          </w:p>
        </w:tc>
        <w:tc>
          <w:tcPr>
            <w:tcW w:w="2066" w:type="dxa"/>
            <w:vAlign w:val="center"/>
          </w:tcPr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8B7" w:rsidRPr="001B0A1C" w:rsidTr="0022137B">
        <w:trPr>
          <w:trHeight w:val="1009"/>
        </w:trPr>
        <w:tc>
          <w:tcPr>
            <w:tcW w:w="617" w:type="dxa"/>
            <w:vAlign w:val="center"/>
          </w:tcPr>
          <w:p w:rsidR="001778B7" w:rsidRPr="001B0A1C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0C059A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BF3C51">
              <w:rPr>
                <w:rFonts w:ascii="Times New Roman" w:hAnsi="Times New Roman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gridSpan w:val="2"/>
            <w:vAlign w:val="center"/>
          </w:tcPr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FB15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Default="001778B7" w:rsidP="00FB15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11.11.2019 </w:t>
            </w:r>
          </w:p>
          <w:p w:rsidR="001778B7" w:rsidRPr="0078164E" w:rsidRDefault="001778B7" w:rsidP="00FB15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145</w:t>
            </w:r>
          </w:p>
        </w:tc>
        <w:tc>
          <w:tcPr>
            <w:tcW w:w="2066" w:type="dxa"/>
            <w:vAlign w:val="center"/>
          </w:tcPr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8B7" w:rsidRPr="001B0A1C" w:rsidTr="0022137B">
        <w:trPr>
          <w:trHeight w:val="277"/>
        </w:trPr>
        <w:tc>
          <w:tcPr>
            <w:tcW w:w="617" w:type="dxa"/>
            <w:vAlign w:val="center"/>
          </w:tcPr>
          <w:p w:rsidR="001778B7" w:rsidRPr="001B0A1C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0C059A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9A7E7C">
              <w:rPr>
                <w:rFonts w:ascii="Times New Roman" w:hAnsi="Times New Roman"/>
                <w:sz w:val="24"/>
                <w:szCs w:val="24"/>
              </w:rPr>
              <w:t>Утверждение документации по планировке территории по заявлениям заинтересованных лиц.</w:t>
            </w:r>
          </w:p>
        </w:tc>
        <w:tc>
          <w:tcPr>
            <w:tcW w:w="3420" w:type="dxa"/>
            <w:gridSpan w:val="2"/>
            <w:vAlign w:val="center"/>
          </w:tcPr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1778B7" w:rsidRPr="00CD686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FB15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Default="001778B7" w:rsidP="00FB15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19.11.2019 </w:t>
            </w:r>
          </w:p>
          <w:p w:rsidR="001778B7" w:rsidRPr="0078164E" w:rsidRDefault="001778B7" w:rsidP="00FB15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153</w:t>
            </w:r>
          </w:p>
        </w:tc>
        <w:tc>
          <w:tcPr>
            <w:tcW w:w="2066" w:type="dxa"/>
            <w:vAlign w:val="center"/>
          </w:tcPr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8B7" w:rsidRPr="001B0A1C" w:rsidTr="0022137B">
        <w:trPr>
          <w:trHeight w:val="20"/>
        </w:trPr>
        <w:tc>
          <w:tcPr>
            <w:tcW w:w="617" w:type="dxa"/>
            <w:vAlign w:val="center"/>
          </w:tcPr>
          <w:p w:rsidR="001778B7" w:rsidRPr="001B0A1C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78164E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3471">
              <w:rPr>
                <w:rFonts w:ascii="Times New Roman" w:hAnsi="Times New Roman"/>
                <w:sz w:val="24"/>
                <w:szCs w:val="24"/>
              </w:rPr>
              <w:t>Присвоение и аннулирование адрес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2A347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gridSpan w:val="2"/>
            <w:vAlign w:val="center"/>
          </w:tcPr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1778B7" w:rsidRPr="0078164E" w:rsidRDefault="001778B7" w:rsidP="00481727">
            <w:pPr>
              <w:spacing w:after="0" w:line="240" w:lineRule="auto"/>
              <w:jc w:val="center"/>
            </w:pPr>
            <w:r w:rsidRPr="004345A6"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FB15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Default="001778B7" w:rsidP="00FB15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17.07.2019 </w:t>
            </w:r>
          </w:p>
          <w:p w:rsidR="001778B7" w:rsidRPr="0078164E" w:rsidRDefault="001778B7" w:rsidP="00FB15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97</w:t>
            </w:r>
          </w:p>
        </w:tc>
        <w:tc>
          <w:tcPr>
            <w:tcW w:w="2066" w:type="dxa"/>
            <w:vAlign w:val="center"/>
          </w:tcPr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8B7" w:rsidRPr="001B0A1C" w:rsidTr="0022137B">
        <w:trPr>
          <w:trHeight w:val="20"/>
        </w:trPr>
        <w:tc>
          <w:tcPr>
            <w:tcW w:w="617" w:type="dxa"/>
            <w:vAlign w:val="center"/>
          </w:tcPr>
          <w:p w:rsidR="001778B7" w:rsidRPr="001B0A1C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78164E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4E">
              <w:rPr>
                <w:rFonts w:ascii="Times New Roman" w:hAnsi="Times New Roman"/>
                <w:sz w:val="24"/>
                <w:szCs w:val="24"/>
              </w:rPr>
              <w:t>Постановка на учет малоимущих граждан в качестве нуждающихся в жилых помещениях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gridSpan w:val="2"/>
            <w:vAlign w:val="center"/>
          </w:tcPr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1778B7" w:rsidRPr="0078164E" w:rsidRDefault="001778B7" w:rsidP="00481727">
            <w:pPr>
              <w:spacing w:after="0" w:line="240" w:lineRule="auto"/>
              <w:jc w:val="center"/>
            </w:pPr>
            <w:r w:rsidRPr="004345A6"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FB15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Default="001778B7" w:rsidP="00FB15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05.12.2018 </w:t>
            </w:r>
          </w:p>
          <w:p w:rsidR="001778B7" w:rsidRPr="0078164E" w:rsidRDefault="001778B7" w:rsidP="00FB15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120</w:t>
            </w:r>
          </w:p>
        </w:tc>
        <w:tc>
          <w:tcPr>
            <w:tcW w:w="2066" w:type="dxa"/>
            <w:vAlign w:val="center"/>
          </w:tcPr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8B7" w:rsidRPr="001B0A1C" w:rsidTr="0022137B">
        <w:trPr>
          <w:trHeight w:val="20"/>
        </w:trPr>
        <w:tc>
          <w:tcPr>
            <w:tcW w:w="617" w:type="dxa"/>
            <w:vAlign w:val="center"/>
          </w:tcPr>
          <w:p w:rsidR="001778B7" w:rsidRPr="001B0A1C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78164E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4E">
              <w:rPr>
                <w:rFonts w:ascii="Times New Roman" w:hAnsi="Times New Roman"/>
                <w:sz w:val="24"/>
                <w:szCs w:val="24"/>
              </w:rPr>
              <w:t>Предоставление малоимущим гражданам по договорам социального найма жилых помещений муниципального жилищного фонда.</w:t>
            </w:r>
          </w:p>
        </w:tc>
        <w:tc>
          <w:tcPr>
            <w:tcW w:w="3420" w:type="dxa"/>
            <w:gridSpan w:val="2"/>
            <w:vAlign w:val="center"/>
          </w:tcPr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1778B7" w:rsidRPr="0078164E" w:rsidRDefault="001778B7" w:rsidP="00481727">
            <w:pPr>
              <w:spacing w:after="0" w:line="240" w:lineRule="auto"/>
              <w:jc w:val="center"/>
            </w:pPr>
            <w:r w:rsidRPr="004345A6"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FB15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Default="001778B7" w:rsidP="00FB15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06.04.2020</w:t>
            </w:r>
          </w:p>
          <w:p w:rsidR="001778B7" w:rsidRPr="0078164E" w:rsidRDefault="001778B7" w:rsidP="00FB15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№ 40</w:t>
            </w:r>
          </w:p>
        </w:tc>
        <w:tc>
          <w:tcPr>
            <w:tcW w:w="2066" w:type="dxa"/>
            <w:vAlign w:val="center"/>
          </w:tcPr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8B7" w:rsidRPr="001B0A1C" w:rsidTr="0022137B">
        <w:trPr>
          <w:trHeight w:val="1361"/>
        </w:trPr>
        <w:tc>
          <w:tcPr>
            <w:tcW w:w="617" w:type="dxa"/>
            <w:vAlign w:val="center"/>
          </w:tcPr>
          <w:p w:rsidR="001778B7" w:rsidRPr="001B0A1C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78164E" w:rsidRDefault="001778B7" w:rsidP="00481727">
            <w:pPr>
              <w:tabs>
                <w:tab w:val="left" w:pos="1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4E">
              <w:rPr>
                <w:rFonts w:ascii="Times New Roman" w:hAnsi="Times New Roman"/>
                <w:sz w:val="24"/>
                <w:szCs w:val="24"/>
              </w:rPr>
              <w:t>Признание жилых помещений муниципального жилищного фонда непригодными для проживания.</w:t>
            </w:r>
          </w:p>
        </w:tc>
        <w:tc>
          <w:tcPr>
            <w:tcW w:w="3420" w:type="dxa"/>
            <w:gridSpan w:val="2"/>
            <w:vAlign w:val="center"/>
          </w:tcPr>
          <w:p w:rsidR="001778B7" w:rsidRDefault="001778B7" w:rsidP="002213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1778B7" w:rsidRPr="0078164E" w:rsidRDefault="001778B7" w:rsidP="0022137B">
            <w:pPr>
              <w:spacing w:after="0" w:line="240" w:lineRule="auto"/>
              <w:jc w:val="center"/>
            </w:pPr>
            <w:r w:rsidRPr="004345A6"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21.04.2020 </w:t>
            </w:r>
          </w:p>
          <w:p w:rsidR="001778B7" w:rsidRPr="0078164E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46</w:t>
            </w:r>
          </w:p>
        </w:tc>
        <w:tc>
          <w:tcPr>
            <w:tcW w:w="2066" w:type="dxa"/>
            <w:vAlign w:val="center"/>
          </w:tcPr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8B7" w:rsidRPr="001B0A1C" w:rsidTr="0022137B">
        <w:trPr>
          <w:trHeight w:val="20"/>
        </w:trPr>
        <w:tc>
          <w:tcPr>
            <w:tcW w:w="617" w:type="dxa"/>
            <w:vAlign w:val="center"/>
          </w:tcPr>
          <w:p w:rsidR="001778B7" w:rsidRPr="001B0A1C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78164E" w:rsidRDefault="001778B7" w:rsidP="00481727">
            <w:pPr>
              <w:tabs>
                <w:tab w:val="left" w:pos="1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Признание садового дома жилым домом или жилого дома садовым домом.</w:t>
            </w:r>
          </w:p>
        </w:tc>
        <w:tc>
          <w:tcPr>
            <w:tcW w:w="3420" w:type="dxa"/>
            <w:gridSpan w:val="2"/>
            <w:vAlign w:val="center"/>
          </w:tcPr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17.06.2020 </w:t>
            </w:r>
          </w:p>
          <w:p w:rsidR="001778B7" w:rsidRPr="0078164E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71</w:t>
            </w:r>
          </w:p>
        </w:tc>
        <w:tc>
          <w:tcPr>
            <w:tcW w:w="2066" w:type="dxa"/>
            <w:vAlign w:val="center"/>
          </w:tcPr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8B7" w:rsidRPr="001B0A1C" w:rsidTr="0022137B">
        <w:trPr>
          <w:trHeight w:val="20"/>
        </w:trPr>
        <w:tc>
          <w:tcPr>
            <w:tcW w:w="617" w:type="dxa"/>
            <w:vAlign w:val="center"/>
          </w:tcPr>
          <w:p w:rsidR="001778B7" w:rsidRPr="001B0A1C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78164E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4E">
              <w:rPr>
                <w:rFonts w:ascii="Times New Roman" w:hAnsi="Times New Roman"/>
                <w:sz w:val="24"/>
                <w:szCs w:val="24"/>
              </w:rPr>
              <w:t>Признание частных жилых помещений пригодными (непригодными) для проживания граждан.</w:t>
            </w:r>
          </w:p>
        </w:tc>
        <w:tc>
          <w:tcPr>
            <w:tcW w:w="3420" w:type="dxa"/>
            <w:gridSpan w:val="2"/>
            <w:vAlign w:val="center"/>
          </w:tcPr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1778B7" w:rsidRPr="0078164E" w:rsidRDefault="001778B7" w:rsidP="00481727">
            <w:pPr>
              <w:spacing w:after="0" w:line="240" w:lineRule="auto"/>
              <w:jc w:val="center"/>
            </w:pPr>
            <w:r w:rsidRPr="004345A6"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21.04.2020</w:t>
            </w:r>
          </w:p>
          <w:p w:rsidR="001778B7" w:rsidRPr="0078164E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№ 47</w:t>
            </w:r>
          </w:p>
        </w:tc>
        <w:tc>
          <w:tcPr>
            <w:tcW w:w="2066" w:type="dxa"/>
            <w:vAlign w:val="center"/>
          </w:tcPr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8B7" w:rsidRPr="001B0A1C" w:rsidTr="0022137B">
        <w:trPr>
          <w:trHeight w:val="20"/>
        </w:trPr>
        <w:tc>
          <w:tcPr>
            <w:tcW w:w="617" w:type="dxa"/>
            <w:vAlign w:val="center"/>
          </w:tcPr>
          <w:p w:rsidR="001778B7" w:rsidRPr="001B0A1C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78164E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4E">
              <w:rPr>
                <w:rFonts w:ascii="Times New Roman" w:hAnsi="Times New Roman"/>
                <w:sz w:val="24"/>
                <w:szCs w:val="24"/>
              </w:rPr>
              <w:t>Выдача разрешения на осуществление земляных работ.</w:t>
            </w:r>
          </w:p>
        </w:tc>
        <w:tc>
          <w:tcPr>
            <w:tcW w:w="3420" w:type="dxa"/>
            <w:gridSpan w:val="2"/>
            <w:vAlign w:val="center"/>
          </w:tcPr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08.06.2020 </w:t>
            </w:r>
          </w:p>
          <w:p w:rsidR="001778B7" w:rsidRPr="0078164E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69</w:t>
            </w:r>
          </w:p>
        </w:tc>
        <w:tc>
          <w:tcPr>
            <w:tcW w:w="2066" w:type="dxa"/>
            <w:vAlign w:val="center"/>
          </w:tcPr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8B7" w:rsidRPr="001B0A1C" w:rsidTr="0022137B">
        <w:trPr>
          <w:trHeight w:val="20"/>
        </w:trPr>
        <w:tc>
          <w:tcPr>
            <w:tcW w:w="617" w:type="dxa"/>
            <w:vAlign w:val="center"/>
          </w:tcPr>
          <w:p w:rsidR="001778B7" w:rsidRPr="001B0A1C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78164E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4E">
              <w:rPr>
                <w:rFonts w:ascii="Times New Roman" w:hAnsi="Times New Roman"/>
                <w:sz w:val="24"/>
                <w:szCs w:val="24"/>
              </w:rPr>
              <w:t>Выдача разрешения на право организации розничного рынка.</w:t>
            </w:r>
          </w:p>
        </w:tc>
        <w:tc>
          <w:tcPr>
            <w:tcW w:w="3420" w:type="dxa"/>
            <w:gridSpan w:val="2"/>
            <w:vAlign w:val="center"/>
          </w:tcPr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1778B7" w:rsidRPr="0078164E" w:rsidRDefault="001778B7" w:rsidP="00481727">
            <w:pPr>
              <w:spacing w:after="0" w:line="240" w:lineRule="auto"/>
              <w:jc w:val="center"/>
            </w:pPr>
            <w:r w:rsidRPr="004345A6"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26.03.2020</w:t>
            </w:r>
          </w:p>
          <w:p w:rsidR="001778B7" w:rsidRPr="0078164E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№ 36</w:t>
            </w:r>
          </w:p>
        </w:tc>
        <w:tc>
          <w:tcPr>
            <w:tcW w:w="2066" w:type="dxa"/>
            <w:vAlign w:val="center"/>
          </w:tcPr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8B7" w:rsidRPr="001B0A1C" w:rsidTr="0022137B">
        <w:trPr>
          <w:trHeight w:val="20"/>
        </w:trPr>
        <w:tc>
          <w:tcPr>
            <w:tcW w:w="617" w:type="dxa"/>
            <w:vAlign w:val="center"/>
          </w:tcPr>
          <w:p w:rsidR="001778B7" w:rsidRPr="001B0A1C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78164E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4E">
              <w:rPr>
                <w:rFonts w:ascii="Times New Roman" w:hAnsi="Times New Roman"/>
                <w:sz w:val="24"/>
                <w:szCs w:val="24"/>
              </w:rPr>
              <w:t>Предоставление права на размещение нестационарных торговых объектов.</w:t>
            </w:r>
          </w:p>
        </w:tc>
        <w:tc>
          <w:tcPr>
            <w:tcW w:w="3420" w:type="dxa"/>
            <w:gridSpan w:val="2"/>
            <w:vAlign w:val="center"/>
          </w:tcPr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29.05.2019</w:t>
            </w:r>
          </w:p>
          <w:p w:rsidR="001778B7" w:rsidRPr="0078164E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№ 63</w:t>
            </w:r>
          </w:p>
        </w:tc>
        <w:tc>
          <w:tcPr>
            <w:tcW w:w="2066" w:type="dxa"/>
            <w:vAlign w:val="center"/>
          </w:tcPr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8B7" w:rsidRPr="001B0A1C" w:rsidTr="0022137B">
        <w:trPr>
          <w:trHeight w:val="277"/>
        </w:trPr>
        <w:tc>
          <w:tcPr>
            <w:tcW w:w="617" w:type="dxa"/>
            <w:vAlign w:val="center"/>
          </w:tcPr>
          <w:p w:rsidR="001778B7" w:rsidRPr="001B0A1C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720226" w:rsidRDefault="001778B7" w:rsidP="00481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226">
              <w:rPr>
                <w:rFonts w:ascii="Times New Roman" w:hAnsi="Times New Roman"/>
                <w:sz w:val="24"/>
                <w:szCs w:val="24"/>
              </w:rPr>
              <w:t>Согласование создания места (площадки) накопле</w:t>
            </w:r>
            <w:r>
              <w:rPr>
                <w:rFonts w:ascii="Times New Roman" w:hAnsi="Times New Roman"/>
                <w:sz w:val="24"/>
                <w:szCs w:val="24"/>
              </w:rPr>
              <w:t>ния твердых коммунальных отходов.</w:t>
            </w:r>
          </w:p>
        </w:tc>
        <w:tc>
          <w:tcPr>
            <w:tcW w:w="3420" w:type="dxa"/>
            <w:gridSpan w:val="2"/>
          </w:tcPr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1778B7" w:rsidRDefault="001778B7" w:rsidP="00481727">
            <w:pPr>
              <w:spacing w:after="0" w:line="240" w:lineRule="auto"/>
              <w:jc w:val="center"/>
            </w:pPr>
            <w:r w:rsidRPr="004345A6"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26.03.2020 </w:t>
            </w:r>
          </w:p>
          <w:p w:rsidR="001778B7" w:rsidRPr="0078164E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33</w:t>
            </w:r>
          </w:p>
        </w:tc>
        <w:tc>
          <w:tcPr>
            <w:tcW w:w="2066" w:type="dxa"/>
            <w:vAlign w:val="center"/>
          </w:tcPr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8B7" w:rsidRPr="001B0A1C" w:rsidTr="0022137B">
        <w:trPr>
          <w:trHeight w:val="841"/>
        </w:trPr>
        <w:tc>
          <w:tcPr>
            <w:tcW w:w="617" w:type="dxa"/>
            <w:vAlign w:val="center"/>
          </w:tcPr>
          <w:p w:rsidR="001778B7" w:rsidRPr="001B0A1C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720226" w:rsidRDefault="001778B7" w:rsidP="00481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226">
              <w:rPr>
                <w:rFonts w:ascii="Times New Roman" w:hAnsi="Times New Roman"/>
                <w:sz w:val="24"/>
                <w:szCs w:val="24"/>
              </w:rPr>
              <w:t xml:space="preserve">Включение сведений о месте (площадке) накопления твердых коммунальных отходов в реестр. </w:t>
            </w:r>
          </w:p>
        </w:tc>
        <w:tc>
          <w:tcPr>
            <w:tcW w:w="3420" w:type="dxa"/>
            <w:gridSpan w:val="2"/>
          </w:tcPr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1778B7" w:rsidRDefault="001778B7" w:rsidP="00481727">
            <w:pPr>
              <w:spacing w:after="0" w:line="240" w:lineRule="auto"/>
              <w:jc w:val="center"/>
            </w:pPr>
            <w:r w:rsidRPr="004345A6"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06.04.2020 </w:t>
            </w:r>
          </w:p>
          <w:p w:rsidR="001778B7" w:rsidRPr="0078164E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39</w:t>
            </w:r>
          </w:p>
        </w:tc>
        <w:tc>
          <w:tcPr>
            <w:tcW w:w="2066" w:type="dxa"/>
            <w:vAlign w:val="center"/>
          </w:tcPr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8B7" w:rsidRPr="001B0A1C" w:rsidTr="0022137B">
        <w:trPr>
          <w:trHeight w:val="20"/>
        </w:trPr>
        <w:tc>
          <w:tcPr>
            <w:tcW w:w="617" w:type="dxa"/>
            <w:vAlign w:val="center"/>
          </w:tcPr>
          <w:p w:rsidR="001778B7" w:rsidRPr="001B0A1C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0C059A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Выдача специального разрешения </w:t>
            </w:r>
            <w:r w:rsidRPr="000C059A">
              <w:rPr>
                <w:rFonts w:ascii="Times New Roman" w:hAnsi="Times New Roman"/>
                <w:sz w:val="24"/>
                <w:szCs w:val="24"/>
              </w:rPr>
              <w:t>на движение по автомобильным дорогам тяжеловесного и (или) крупногабаритного транспортного средства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0C059A">
              <w:rPr>
                <w:rFonts w:ascii="Times New Roman" w:hAnsi="Times New Roman"/>
                <w:sz w:val="24"/>
                <w:szCs w:val="24"/>
              </w:rPr>
              <w:t xml:space="preserve"> случае, если маршрут, часть маршрута тяжеловесного и (или) крупногабаритного транспортного средства проходят по автомобильным дорогам местного значения сельского поселения, при условии, что маршрут указанного транспортного средства проходит в границах этого сельского поселения и маршрут, часть маршрута не проходят по автомобильным дорогам федерального, регионального или межмуниципального, местного значения муниципального района, участкам таких автомобильных дорог.</w:t>
            </w:r>
          </w:p>
        </w:tc>
        <w:tc>
          <w:tcPr>
            <w:tcW w:w="3420" w:type="dxa"/>
            <w:gridSpan w:val="2"/>
            <w:vAlign w:val="center"/>
          </w:tcPr>
          <w:p w:rsidR="001778B7" w:rsidRDefault="001778B7" w:rsidP="00434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1778B7" w:rsidRPr="004345A6" w:rsidRDefault="001778B7" w:rsidP="004345A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  <w:p w:rsidR="001778B7" w:rsidRPr="0078164E" w:rsidRDefault="001778B7" w:rsidP="00481727">
            <w:pPr>
              <w:spacing w:after="0" w:line="240" w:lineRule="auto"/>
              <w:jc w:val="center"/>
            </w:pPr>
          </w:p>
        </w:tc>
        <w:tc>
          <w:tcPr>
            <w:tcW w:w="1980" w:type="dxa"/>
            <w:vAlign w:val="center"/>
          </w:tcPr>
          <w:p w:rsidR="001778B7" w:rsidRPr="009A7E7C" w:rsidRDefault="001778B7" w:rsidP="00721B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E7C"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Pr="009A7E7C" w:rsidRDefault="001778B7" w:rsidP="00721B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7E7C">
              <w:rPr>
                <w:rFonts w:ascii="Times New Roman" w:hAnsi="Times New Roman"/>
                <w:sz w:val="24"/>
                <w:szCs w:val="24"/>
              </w:rPr>
              <w:t xml:space="preserve">от 14.08.2020 </w:t>
            </w:r>
          </w:p>
          <w:p w:rsidR="001778B7" w:rsidRPr="001B1127" w:rsidRDefault="001778B7" w:rsidP="00721BD5">
            <w:pPr>
              <w:spacing w:after="0" w:line="240" w:lineRule="auto"/>
              <w:jc w:val="center"/>
              <w:rPr>
                <w:rFonts w:ascii="Times New Roman" w:hAnsi="Times New Roman"/>
                <w:color w:val="993366"/>
                <w:sz w:val="24"/>
                <w:szCs w:val="24"/>
              </w:rPr>
            </w:pPr>
            <w:r w:rsidRPr="009A7E7C">
              <w:rPr>
                <w:rFonts w:ascii="Times New Roman" w:hAnsi="Times New Roman"/>
                <w:sz w:val="24"/>
                <w:szCs w:val="24"/>
              </w:rPr>
              <w:t>№ 90</w:t>
            </w:r>
          </w:p>
        </w:tc>
        <w:tc>
          <w:tcPr>
            <w:tcW w:w="2066" w:type="dxa"/>
            <w:vAlign w:val="center"/>
          </w:tcPr>
          <w:p w:rsidR="001778B7" w:rsidRPr="001B1127" w:rsidRDefault="001778B7" w:rsidP="00721BD5">
            <w:pPr>
              <w:spacing w:after="0" w:line="240" w:lineRule="auto"/>
              <w:jc w:val="center"/>
              <w:rPr>
                <w:rFonts w:ascii="Times New Roman" w:hAnsi="Times New Roman"/>
                <w:color w:val="993366"/>
                <w:sz w:val="24"/>
                <w:szCs w:val="24"/>
              </w:rPr>
            </w:pPr>
            <w:r>
              <w:rPr>
                <w:rFonts w:ascii="Times New Roman" w:hAnsi="Times New Roman"/>
                <w:color w:val="993366"/>
                <w:sz w:val="24"/>
                <w:szCs w:val="24"/>
              </w:rPr>
              <w:t xml:space="preserve"> </w:t>
            </w:r>
          </w:p>
        </w:tc>
      </w:tr>
      <w:tr w:rsidR="001778B7" w:rsidRPr="001B0A1C" w:rsidTr="0022137B">
        <w:trPr>
          <w:trHeight w:val="627"/>
        </w:trPr>
        <w:tc>
          <w:tcPr>
            <w:tcW w:w="617" w:type="dxa"/>
            <w:vAlign w:val="center"/>
          </w:tcPr>
          <w:p w:rsidR="001778B7" w:rsidRPr="001B0A1C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78164E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4E">
              <w:rPr>
                <w:rFonts w:ascii="Times New Roman" w:hAnsi="Times New Roman"/>
                <w:sz w:val="24"/>
                <w:szCs w:val="24"/>
              </w:rPr>
              <w:t>Выдача копий муниципальных правовых актов.</w:t>
            </w:r>
          </w:p>
          <w:p w:rsidR="001778B7" w:rsidRPr="0078164E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1778B7" w:rsidRPr="0078164E" w:rsidRDefault="001778B7" w:rsidP="00481727">
            <w:pPr>
              <w:spacing w:after="0" w:line="240" w:lineRule="auto"/>
              <w:jc w:val="center"/>
            </w:pPr>
            <w:r w:rsidRPr="004345A6"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26.03.2020</w:t>
            </w:r>
          </w:p>
          <w:p w:rsidR="001778B7" w:rsidRPr="0078164E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№ 35</w:t>
            </w:r>
          </w:p>
        </w:tc>
        <w:tc>
          <w:tcPr>
            <w:tcW w:w="2066" w:type="dxa"/>
            <w:vAlign w:val="center"/>
          </w:tcPr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8B7" w:rsidRPr="001B0A1C" w:rsidTr="0022137B">
        <w:trPr>
          <w:trHeight w:val="627"/>
        </w:trPr>
        <w:tc>
          <w:tcPr>
            <w:tcW w:w="617" w:type="dxa"/>
            <w:vAlign w:val="center"/>
          </w:tcPr>
          <w:p w:rsidR="001778B7" w:rsidRPr="001B0A1C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78164E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268">
              <w:rPr>
                <w:rFonts w:ascii="Times New Roman" w:hAnsi="Times New Roman"/>
                <w:sz w:val="24"/>
                <w:szCs w:val="24"/>
              </w:rPr>
              <w:t>Предоставление информации по документам архивных фондов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gridSpan w:val="2"/>
            <w:vAlign w:val="center"/>
          </w:tcPr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26.03.2020 </w:t>
            </w:r>
          </w:p>
          <w:p w:rsidR="001778B7" w:rsidRPr="0078164E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32</w:t>
            </w:r>
          </w:p>
        </w:tc>
        <w:tc>
          <w:tcPr>
            <w:tcW w:w="2066" w:type="dxa"/>
            <w:vAlign w:val="center"/>
          </w:tcPr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8B7" w:rsidRPr="001B0A1C" w:rsidTr="0022137B">
        <w:trPr>
          <w:trHeight w:val="560"/>
        </w:trPr>
        <w:tc>
          <w:tcPr>
            <w:tcW w:w="617" w:type="dxa"/>
            <w:vAlign w:val="center"/>
          </w:tcPr>
          <w:p w:rsidR="001778B7" w:rsidRPr="001B0A1C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78164E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4E">
              <w:rPr>
                <w:rFonts w:ascii="Times New Roman" w:hAnsi="Times New Roman"/>
                <w:sz w:val="24"/>
                <w:szCs w:val="24"/>
              </w:rPr>
              <w:t>Предоставление выписок из похозяйственной книги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20" w:type="dxa"/>
            <w:gridSpan w:val="2"/>
          </w:tcPr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  <w:p w:rsidR="001778B7" w:rsidRDefault="001778B7" w:rsidP="00481727">
            <w:pPr>
              <w:spacing w:after="0" w:line="240" w:lineRule="auto"/>
              <w:jc w:val="center"/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 Кондольского сельсовета Пензенского района 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08.06.2020 </w:t>
            </w:r>
          </w:p>
          <w:p w:rsidR="001778B7" w:rsidRPr="0078164E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67</w:t>
            </w:r>
          </w:p>
        </w:tc>
        <w:tc>
          <w:tcPr>
            <w:tcW w:w="2066" w:type="dxa"/>
            <w:vAlign w:val="center"/>
          </w:tcPr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8B7" w:rsidRPr="001B0A1C" w:rsidTr="0022137B">
        <w:trPr>
          <w:trHeight w:val="20"/>
        </w:trPr>
        <w:tc>
          <w:tcPr>
            <w:tcW w:w="617" w:type="dxa"/>
            <w:vAlign w:val="center"/>
          </w:tcPr>
          <w:p w:rsidR="001778B7" w:rsidRPr="001B0A1C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78164E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4E">
              <w:rPr>
                <w:rFonts w:ascii="Times New Roman" w:hAnsi="Times New Roman"/>
                <w:sz w:val="24"/>
                <w:szCs w:val="24"/>
              </w:rPr>
              <w:t>Регистрация устава территориального общественного самоуправления.</w:t>
            </w:r>
          </w:p>
          <w:p w:rsidR="001778B7" w:rsidRPr="0078164E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5A6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  <w:p w:rsidR="001778B7" w:rsidRPr="0078164E" w:rsidRDefault="001778B7" w:rsidP="00481727">
            <w:pPr>
              <w:spacing w:after="0" w:line="240" w:lineRule="auto"/>
              <w:jc w:val="center"/>
            </w:pPr>
            <w:r w:rsidRPr="004345A6">
              <w:rPr>
                <w:rFonts w:ascii="Times New Roman" w:hAnsi="Times New Roman"/>
                <w:sz w:val="24"/>
                <w:szCs w:val="24"/>
              </w:rPr>
              <w:t>Кондольского сельсовета Пензенского района 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 </w:t>
            </w:r>
          </w:p>
          <w:p w:rsidR="001778B7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11.11.2019 </w:t>
            </w:r>
          </w:p>
          <w:p w:rsidR="001778B7" w:rsidRPr="0078164E" w:rsidRDefault="001778B7" w:rsidP="00036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146</w:t>
            </w:r>
          </w:p>
        </w:tc>
        <w:tc>
          <w:tcPr>
            <w:tcW w:w="2066" w:type="dxa"/>
            <w:vAlign w:val="center"/>
          </w:tcPr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8B7" w:rsidRPr="001B0A1C" w:rsidTr="0022137B">
        <w:trPr>
          <w:trHeight w:val="20"/>
        </w:trPr>
        <w:tc>
          <w:tcPr>
            <w:tcW w:w="617" w:type="dxa"/>
            <w:vAlign w:val="center"/>
          </w:tcPr>
          <w:p w:rsidR="001778B7" w:rsidRPr="001B0A1C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7E5189" w:rsidRDefault="001778B7" w:rsidP="00352DEB">
            <w:pPr>
              <w:spacing w:after="0"/>
              <w:jc w:val="both"/>
              <w:rPr>
                <w:rFonts w:ascii="Times New Roman" w:hAnsi="Times New Roman"/>
              </w:rPr>
            </w:pPr>
            <w:r w:rsidRPr="007E5189">
              <w:rPr>
                <w:rFonts w:ascii="Times New Roman" w:hAnsi="Times New Roman"/>
              </w:rPr>
              <w:t>Принятие решения об изъятии земельного участка, для муниципальных нужд, в том числе для размещения объектов местного значения</w:t>
            </w:r>
          </w:p>
        </w:tc>
        <w:tc>
          <w:tcPr>
            <w:tcW w:w="3420" w:type="dxa"/>
            <w:gridSpan w:val="2"/>
            <w:vAlign w:val="center"/>
          </w:tcPr>
          <w:p w:rsidR="001778B7" w:rsidRDefault="001778B7" w:rsidP="00352DE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7E5189">
              <w:rPr>
                <w:rFonts w:ascii="Times New Roman" w:hAnsi="Times New Roman"/>
              </w:rPr>
              <w:t xml:space="preserve">Администрация </w:t>
            </w:r>
            <w:r w:rsidRPr="007E5189">
              <w:rPr>
                <w:rFonts w:ascii="Times New Roman" w:hAnsi="Times New Roman"/>
                <w:i/>
              </w:rPr>
              <w:t xml:space="preserve"> </w:t>
            </w:r>
          </w:p>
          <w:p w:rsidR="001778B7" w:rsidRPr="007E5189" w:rsidRDefault="001778B7" w:rsidP="00352DEB">
            <w:pPr>
              <w:spacing w:after="0"/>
              <w:jc w:val="center"/>
              <w:rPr>
                <w:rFonts w:ascii="Times New Roman" w:hAnsi="Times New Roman"/>
              </w:rPr>
            </w:pPr>
            <w:r w:rsidRPr="007E5189">
              <w:rPr>
                <w:rFonts w:ascii="Times New Roman" w:hAnsi="Times New Roman"/>
              </w:rPr>
              <w:t>Кондольского  сельсовета Пензенского района</w:t>
            </w:r>
          </w:p>
          <w:p w:rsidR="001778B7" w:rsidRPr="007E5189" w:rsidRDefault="001778B7" w:rsidP="00352DEB">
            <w:pPr>
              <w:jc w:val="center"/>
              <w:rPr>
                <w:rFonts w:ascii="Times New Roman" w:hAnsi="Times New Roman"/>
              </w:rPr>
            </w:pPr>
            <w:r w:rsidRPr="007E5189">
              <w:rPr>
                <w:rFonts w:ascii="Times New Roman" w:hAnsi="Times New Roman"/>
              </w:rPr>
              <w:t>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352D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37B">
              <w:rPr>
                <w:rFonts w:ascii="Times New Roman" w:hAnsi="Times New Roman"/>
                <w:sz w:val="24"/>
                <w:szCs w:val="24"/>
              </w:rPr>
              <w:t>Постановление от 0</w:t>
            </w:r>
            <w:r>
              <w:rPr>
                <w:rFonts w:ascii="Times New Roman" w:hAnsi="Times New Roman"/>
                <w:sz w:val="24"/>
                <w:szCs w:val="24"/>
              </w:rPr>
              <w:t>9.06</w:t>
            </w:r>
            <w:r w:rsidRPr="0022137B">
              <w:rPr>
                <w:rFonts w:ascii="Times New Roman" w:hAnsi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1778B7" w:rsidRPr="0022137B" w:rsidRDefault="001778B7" w:rsidP="00352D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70</w:t>
            </w:r>
          </w:p>
        </w:tc>
        <w:tc>
          <w:tcPr>
            <w:tcW w:w="2066" w:type="dxa"/>
            <w:vAlign w:val="center"/>
          </w:tcPr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8B7" w:rsidRPr="001B0A1C" w:rsidTr="0022137B">
        <w:trPr>
          <w:trHeight w:val="20"/>
        </w:trPr>
        <w:tc>
          <w:tcPr>
            <w:tcW w:w="617" w:type="dxa"/>
            <w:vAlign w:val="center"/>
          </w:tcPr>
          <w:p w:rsidR="001778B7" w:rsidRPr="001B0A1C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7E5189" w:rsidRDefault="001778B7" w:rsidP="00352DEB">
            <w:pPr>
              <w:spacing w:after="0"/>
              <w:jc w:val="both"/>
              <w:rPr>
                <w:rFonts w:ascii="Times New Roman" w:hAnsi="Times New Roman"/>
              </w:rPr>
            </w:pPr>
            <w:r w:rsidRPr="007E5189">
              <w:rPr>
                <w:rFonts w:ascii="Times New Roman" w:hAnsi="Times New Roman"/>
                <w:bCs/>
                <w:color w:val="000000"/>
                <w:kern w:val="36"/>
              </w:rPr>
              <w:t>Предоставление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3420" w:type="dxa"/>
            <w:gridSpan w:val="2"/>
          </w:tcPr>
          <w:p w:rsidR="001778B7" w:rsidRDefault="001778B7" w:rsidP="00352DE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7E5189">
              <w:rPr>
                <w:rFonts w:ascii="Times New Roman" w:hAnsi="Times New Roman"/>
              </w:rPr>
              <w:t xml:space="preserve">Администрация </w:t>
            </w:r>
            <w:r w:rsidRPr="007E5189">
              <w:rPr>
                <w:rFonts w:ascii="Times New Roman" w:hAnsi="Times New Roman"/>
                <w:i/>
              </w:rPr>
              <w:t xml:space="preserve"> </w:t>
            </w:r>
          </w:p>
          <w:p w:rsidR="001778B7" w:rsidRPr="007E5189" w:rsidRDefault="001778B7" w:rsidP="00352DEB">
            <w:pPr>
              <w:spacing w:after="0"/>
              <w:jc w:val="center"/>
              <w:rPr>
                <w:rFonts w:ascii="Times New Roman" w:hAnsi="Times New Roman"/>
              </w:rPr>
            </w:pPr>
            <w:r w:rsidRPr="007E5189">
              <w:rPr>
                <w:rFonts w:ascii="Times New Roman" w:hAnsi="Times New Roman"/>
              </w:rPr>
              <w:t>Кондольского  сельсовета Пензенского района</w:t>
            </w:r>
          </w:p>
          <w:p w:rsidR="001778B7" w:rsidRPr="007E5189" w:rsidRDefault="001778B7" w:rsidP="00352DEB">
            <w:pPr>
              <w:jc w:val="center"/>
              <w:rPr>
                <w:rFonts w:ascii="Times New Roman" w:hAnsi="Times New Roman"/>
              </w:rPr>
            </w:pPr>
            <w:r w:rsidRPr="007E5189">
              <w:rPr>
                <w:rFonts w:ascii="Times New Roman" w:hAnsi="Times New Roman"/>
              </w:rPr>
              <w:t>Пензенской области</w:t>
            </w:r>
          </w:p>
        </w:tc>
        <w:tc>
          <w:tcPr>
            <w:tcW w:w="1980" w:type="dxa"/>
            <w:vAlign w:val="center"/>
          </w:tcPr>
          <w:p w:rsidR="001778B7" w:rsidRPr="0022137B" w:rsidRDefault="001778B7" w:rsidP="00352D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  <w:p w:rsidR="001778B7" w:rsidRDefault="001778B7" w:rsidP="00352D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37B">
              <w:rPr>
                <w:rFonts w:ascii="Times New Roman" w:hAnsi="Times New Roman"/>
                <w:sz w:val="24"/>
                <w:szCs w:val="24"/>
              </w:rPr>
              <w:t>от 05</w:t>
            </w:r>
            <w:r>
              <w:rPr>
                <w:rFonts w:ascii="Times New Roman" w:hAnsi="Times New Roman"/>
                <w:sz w:val="24"/>
                <w:szCs w:val="24"/>
              </w:rPr>
              <w:t>.04.2019</w:t>
            </w:r>
          </w:p>
          <w:p w:rsidR="001778B7" w:rsidRPr="0022137B" w:rsidRDefault="001778B7" w:rsidP="00352D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31</w:t>
            </w:r>
          </w:p>
        </w:tc>
        <w:tc>
          <w:tcPr>
            <w:tcW w:w="2066" w:type="dxa"/>
            <w:vAlign w:val="center"/>
          </w:tcPr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8B7" w:rsidRPr="001B0A1C" w:rsidTr="0022137B">
        <w:trPr>
          <w:trHeight w:val="20"/>
        </w:trPr>
        <w:tc>
          <w:tcPr>
            <w:tcW w:w="617" w:type="dxa"/>
            <w:vAlign w:val="center"/>
          </w:tcPr>
          <w:p w:rsidR="001778B7" w:rsidRPr="001B0A1C" w:rsidRDefault="001778B7" w:rsidP="0048172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51" w:type="dxa"/>
            <w:gridSpan w:val="2"/>
          </w:tcPr>
          <w:p w:rsidR="001778B7" w:rsidRPr="00B37FB5" w:rsidRDefault="001778B7" w:rsidP="00352DEB">
            <w:pPr>
              <w:pStyle w:val="Style1"/>
              <w:widowControl/>
              <w:spacing w:line="240" w:lineRule="auto"/>
              <w:rPr>
                <w:color w:val="000000"/>
                <w:sz w:val="22"/>
                <w:szCs w:val="22"/>
                <w:lang w:eastAsia="en-US"/>
              </w:rPr>
            </w:pPr>
            <w:r w:rsidRPr="00B37FB5">
              <w:rPr>
                <w:color w:val="000000"/>
                <w:sz w:val="22"/>
                <w:szCs w:val="22"/>
                <w:lang w:eastAsia="en-US"/>
              </w:rPr>
              <w:t>Принятие решения об установление сервитута в отношении земельного  участка, находящегося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в муниципальной собственности</w:t>
            </w:r>
          </w:p>
          <w:p w:rsidR="001778B7" w:rsidRPr="007E5189" w:rsidRDefault="001778B7" w:rsidP="00352DEB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1778B7" w:rsidRDefault="001778B7" w:rsidP="00352DEB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w:r w:rsidRPr="007E5189">
              <w:rPr>
                <w:rFonts w:ascii="Times New Roman" w:hAnsi="Times New Roman"/>
              </w:rPr>
              <w:t xml:space="preserve">Администрация </w:t>
            </w:r>
            <w:r w:rsidRPr="007E5189">
              <w:rPr>
                <w:rFonts w:ascii="Times New Roman" w:hAnsi="Times New Roman"/>
                <w:i/>
              </w:rPr>
              <w:t xml:space="preserve"> </w:t>
            </w:r>
          </w:p>
          <w:p w:rsidR="001778B7" w:rsidRPr="007E5189" w:rsidRDefault="001778B7" w:rsidP="00352DEB">
            <w:pPr>
              <w:spacing w:after="0"/>
              <w:jc w:val="center"/>
              <w:rPr>
                <w:rFonts w:ascii="Times New Roman" w:hAnsi="Times New Roman"/>
              </w:rPr>
            </w:pPr>
            <w:r w:rsidRPr="007E5189">
              <w:rPr>
                <w:rFonts w:ascii="Times New Roman" w:hAnsi="Times New Roman"/>
              </w:rPr>
              <w:t>Кондольского  сельсовета Пензенского района</w:t>
            </w:r>
          </w:p>
          <w:p w:rsidR="001778B7" w:rsidRPr="007E5189" w:rsidRDefault="001778B7" w:rsidP="00352DEB">
            <w:pPr>
              <w:jc w:val="center"/>
              <w:rPr>
                <w:rFonts w:ascii="Times New Roman" w:hAnsi="Times New Roman"/>
              </w:rPr>
            </w:pPr>
            <w:r w:rsidRPr="007E5189">
              <w:rPr>
                <w:rFonts w:ascii="Times New Roman" w:hAnsi="Times New Roman"/>
              </w:rPr>
              <w:t>Пензенской области</w:t>
            </w:r>
          </w:p>
        </w:tc>
        <w:tc>
          <w:tcPr>
            <w:tcW w:w="1980" w:type="dxa"/>
            <w:vAlign w:val="center"/>
          </w:tcPr>
          <w:p w:rsidR="001778B7" w:rsidRDefault="001778B7" w:rsidP="00352DEB">
            <w:pPr>
              <w:spacing w:after="0"/>
              <w:jc w:val="center"/>
              <w:rPr>
                <w:rFonts w:ascii="Times New Roman" w:hAnsi="Times New Roman"/>
              </w:rPr>
            </w:pPr>
            <w:r w:rsidRPr="007E5189">
              <w:rPr>
                <w:rFonts w:ascii="Times New Roman" w:hAnsi="Times New Roman"/>
              </w:rPr>
              <w:t xml:space="preserve">Постановление </w:t>
            </w:r>
          </w:p>
          <w:p w:rsidR="001778B7" w:rsidRDefault="001778B7" w:rsidP="00352DEB">
            <w:pPr>
              <w:spacing w:after="0"/>
              <w:jc w:val="center"/>
              <w:rPr>
                <w:rFonts w:ascii="Times New Roman" w:hAnsi="Times New Roman"/>
              </w:rPr>
            </w:pPr>
            <w:r w:rsidRPr="007E5189">
              <w:rPr>
                <w:rFonts w:ascii="Times New Roman" w:hAnsi="Times New Roman"/>
              </w:rPr>
              <w:t xml:space="preserve"> от </w:t>
            </w:r>
            <w:r>
              <w:rPr>
                <w:rFonts w:ascii="Times New Roman" w:hAnsi="Times New Roman"/>
              </w:rPr>
              <w:t>23.12.2019</w:t>
            </w:r>
          </w:p>
          <w:p w:rsidR="001778B7" w:rsidRPr="007E5189" w:rsidRDefault="001778B7" w:rsidP="00352DE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180</w:t>
            </w:r>
          </w:p>
        </w:tc>
        <w:tc>
          <w:tcPr>
            <w:tcW w:w="2066" w:type="dxa"/>
            <w:vAlign w:val="center"/>
          </w:tcPr>
          <w:p w:rsidR="001778B7" w:rsidRPr="007E5189" w:rsidRDefault="001778B7" w:rsidP="00352DE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778B7" w:rsidRPr="001B0A1C" w:rsidTr="00E27A91">
        <w:trPr>
          <w:trHeight w:val="20"/>
        </w:trPr>
        <w:tc>
          <w:tcPr>
            <w:tcW w:w="15134" w:type="dxa"/>
            <w:gridSpan w:val="7"/>
          </w:tcPr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778B7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7816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78164E">
              <w:rPr>
                <w:rFonts w:ascii="Times New Roman" w:hAnsi="Times New Roman"/>
                <w:b/>
                <w:sz w:val="24"/>
                <w:szCs w:val="24"/>
              </w:rPr>
              <w:t>. Перечень услуг, оказываемых муниципальными учреждениями, в которых размещается муниципальное задание (заказ) и предоставляемых в электронном виде</w:t>
            </w:r>
          </w:p>
        </w:tc>
      </w:tr>
      <w:tr w:rsidR="001778B7" w:rsidRPr="001B0A1C" w:rsidTr="00E27A91">
        <w:trPr>
          <w:trHeight w:val="20"/>
        </w:trPr>
        <w:tc>
          <w:tcPr>
            <w:tcW w:w="728" w:type="dxa"/>
            <w:gridSpan w:val="2"/>
            <w:vAlign w:val="center"/>
          </w:tcPr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16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870" w:type="dxa"/>
            <w:gridSpan w:val="2"/>
            <w:vAlign w:val="center"/>
          </w:tcPr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164E">
              <w:rPr>
                <w:rFonts w:ascii="Times New Roman" w:hAnsi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4536" w:type="dxa"/>
            <w:gridSpan w:val="3"/>
            <w:vAlign w:val="center"/>
          </w:tcPr>
          <w:p w:rsidR="001778B7" w:rsidRPr="0078164E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164E">
              <w:rPr>
                <w:rFonts w:ascii="Times New Roman" w:hAnsi="Times New Roman"/>
                <w:b/>
                <w:sz w:val="24"/>
                <w:szCs w:val="24"/>
              </w:rPr>
              <w:t>Категория муниципальных учреждений и организаций, предоставляющих услугу</w:t>
            </w:r>
          </w:p>
        </w:tc>
      </w:tr>
      <w:tr w:rsidR="001778B7" w:rsidRPr="001B0A1C" w:rsidTr="00E27A91">
        <w:trPr>
          <w:trHeight w:val="20"/>
        </w:trPr>
        <w:tc>
          <w:tcPr>
            <w:tcW w:w="728" w:type="dxa"/>
            <w:gridSpan w:val="2"/>
            <w:shd w:val="clear" w:color="auto" w:fill="FFFFFF"/>
            <w:vAlign w:val="center"/>
          </w:tcPr>
          <w:p w:rsidR="001778B7" w:rsidRPr="001B0A1C" w:rsidRDefault="001778B7" w:rsidP="0048172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70" w:type="dxa"/>
            <w:gridSpan w:val="2"/>
            <w:shd w:val="clear" w:color="auto" w:fill="FFFFFF"/>
          </w:tcPr>
          <w:p w:rsidR="001778B7" w:rsidRPr="001B0A1C" w:rsidRDefault="001778B7" w:rsidP="00481727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shd w:val="clear" w:color="auto" w:fill="FFFFFF"/>
            <w:vAlign w:val="center"/>
          </w:tcPr>
          <w:p w:rsidR="001778B7" w:rsidRPr="001B0A1C" w:rsidRDefault="001778B7" w:rsidP="00481727">
            <w:pPr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778B7" w:rsidRPr="001B0A1C" w:rsidTr="00E27A91">
        <w:trPr>
          <w:trHeight w:val="20"/>
        </w:trPr>
        <w:tc>
          <w:tcPr>
            <w:tcW w:w="728" w:type="dxa"/>
            <w:gridSpan w:val="2"/>
            <w:vAlign w:val="center"/>
          </w:tcPr>
          <w:p w:rsidR="001778B7" w:rsidRPr="001B0A1C" w:rsidRDefault="001778B7" w:rsidP="0048172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70" w:type="dxa"/>
            <w:gridSpan w:val="2"/>
          </w:tcPr>
          <w:p w:rsidR="001778B7" w:rsidRPr="001B0A1C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A1C">
              <w:rPr>
                <w:rFonts w:ascii="Times New Roman" w:hAnsi="Times New Roman"/>
                <w:sz w:val="24"/>
                <w:szCs w:val="24"/>
              </w:rPr>
              <w:t>Предоставление информации о проведении ярмарок, выставок народного творчества, ремесел на территории муниципального образования.</w:t>
            </w:r>
          </w:p>
        </w:tc>
        <w:tc>
          <w:tcPr>
            <w:tcW w:w="4536" w:type="dxa"/>
            <w:gridSpan w:val="3"/>
            <w:vAlign w:val="center"/>
          </w:tcPr>
          <w:p w:rsidR="001778B7" w:rsidRPr="001B0A1C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A1C">
              <w:rPr>
                <w:rFonts w:ascii="Times New Roman" w:hAnsi="Times New Roman"/>
                <w:sz w:val="24"/>
                <w:szCs w:val="24"/>
              </w:rPr>
              <w:t>Муниципальные учреждения культуры</w:t>
            </w:r>
          </w:p>
        </w:tc>
      </w:tr>
      <w:tr w:rsidR="001778B7" w:rsidRPr="001B0A1C" w:rsidTr="00E27A91">
        <w:trPr>
          <w:trHeight w:val="580"/>
        </w:trPr>
        <w:tc>
          <w:tcPr>
            <w:tcW w:w="728" w:type="dxa"/>
            <w:gridSpan w:val="2"/>
            <w:vAlign w:val="center"/>
          </w:tcPr>
          <w:p w:rsidR="001778B7" w:rsidRPr="001B0A1C" w:rsidRDefault="001778B7" w:rsidP="0048172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70" w:type="dxa"/>
            <w:gridSpan w:val="2"/>
          </w:tcPr>
          <w:p w:rsidR="001778B7" w:rsidRPr="001B0A1C" w:rsidRDefault="001778B7" w:rsidP="004817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A1C">
              <w:rPr>
                <w:rFonts w:ascii="Times New Roman" w:hAnsi="Times New Roman"/>
                <w:sz w:val="24"/>
                <w:szCs w:val="24"/>
              </w:rPr>
              <w:t>Запись на обзорные, тематические и интерактивные экскурсии.</w:t>
            </w:r>
          </w:p>
        </w:tc>
        <w:tc>
          <w:tcPr>
            <w:tcW w:w="4536" w:type="dxa"/>
            <w:gridSpan w:val="3"/>
            <w:vAlign w:val="center"/>
          </w:tcPr>
          <w:p w:rsidR="001778B7" w:rsidRPr="001B0A1C" w:rsidRDefault="001778B7" w:rsidP="004817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A1C">
              <w:rPr>
                <w:rFonts w:ascii="Times New Roman" w:hAnsi="Times New Roman"/>
                <w:sz w:val="24"/>
                <w:szCs w:val="24"/>
              </w:rPr>
              <w:t>Муниципальные учреждения культуры</w:t>
            </w:r>
          </w:p>
        </w:tc>
      </w:tr>
    </w:tbl>
    <w:p w:rsidR="001778B7" w:rsidRDefault="001778B7" w:rsidP="00EF10F2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1778B7" w:rsidSect="0022137B">
      <w:endnotePr>
        <w:numFmt w:val="chicago"/>
      </w:endnotePr>
      <w:pgSz w:w="16838" w:h="11906" w:orient="landscape"/>
      <w:pgMar w:top="539" w:right="567" w:bottom="794" w:left="136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8B7" w:rsidRDefault="001778B7" w:rsidP="00414D96">
      <w:pPr>
        <w:spacing w:after="0" w:line="240" w:lineRule="auto"/>
      </w:pPr>
      <w:r>
        <w:separator/>
      </w:r>
    </w:p>
  </w:endnote>
  <w:endnote w:type="continuationSeparator" w:id="0">
    <w:p w:rsidR="001778B7" w:rsidRDefault="001778B7" w:rsidP="00414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8B7" w:rsidRDefault="001778B7" w:rsidP="00414D96">
      <w:pPr>
        <w:spacing w:after="0" w:line="240" w:lineRule="auto"/>
      </w:pPr>
      <w:r>
        <w:separator/>
      </w:r>
    </w:p>
  </w:footnote>
  <w:footnote w:type="continuationSeparator" w:id="0">
    <w:p w:rsidR="001778B7" w:rsidRDefault="001778B7" w:rsidP="00414D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14B41"/>
    <w:multiLevelType w:val="hybridMultilevel"/>
    <w:tmpl w:val="A39AC6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7FD7B16"/>
    <w:multiLevelType w:val="hybridMultilevel"/>
    <w:tmpl w:val="BF360F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1DA87E16"/>
    <w:multiLevelType w:val="hybridMultilevel"/>
    <w:tmpl w:val="BA26DA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24213C3F"/>
    <w:multiLevelType w:val="hybridMultilevel"/>
    <w:tmpl w:val="DD36F95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B045E0"/>
    <w:multiLevelType w:val="hybridMultilevel"/>
    <w:tmpl w:val="289C579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3E8121E9"/>
    <w:multiLevelType w:val="hybridMultilevel"/>
    <w:tmpl w:val="1D8E5020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A97691"/>
    <w:multiLevelType w:val="hybridMultilevel"/>
    <w:tmpl w:val="ED2EA41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82B68E6"/>
    <w:multiLevelType w:val="hybridMultilevel"/>
    <w:tmpl w:val="5930E17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50AB7997"/>
    <w:multiLevelType w:val="hybridMultilevel"/>
    <w:tmpl w:val="1284C24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0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2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  <w:rPr>
        <w:rFonts w:cs="Times New Roman"/>
      </w:rPr>
    </w:lvl>
  </w:abstractNum>
  <w:abstractNum w:abstractNumId="9">
    <w:nsid w:val="67D354F6"/>
    <w:multiLevelType w:val="hybridMultilevel"/>
    <w:tmpl w:val="3326BA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D8E3C3B"/>
    <w:multiLevelType w:val="hybridMultilevel"/>
    <w:tmpl w:val="8EE4625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3194827"/>
    <w:multiLevelType w:val="hybridMultilevel"/>
    <w:tmpl w:val="92F8DD0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7843785B"/>
    <w:multiLevelType w:val="hybridMultilevel"/>
    <w:tmpl w:val="49AA5800"/>
    <w:lvl w:ilvl="0" w:tplc="04190013">
      <w:start w:val="1"/>
      <w:numFmt w:val="upperRoman"/>
      <w:lvlText w:val="%1."/>
      <w:lvlJc w:val="righ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79FA3669"/>
    <w:multiLevelType w:val="hybridMultilevel"/>
    <w:tmpl w:val="92F8DD0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4"/>
  </w:num>
  <w:num w:numId="5">
    <w:abstractNumId w:val="13"/>
  </w:num>
  <w:num w:numId="6">
    <w:abstractNumId w:val="12"/>
  </w:num>
  <w:num w:numId="7">
    <w:abstractNumId w:val="9"/>
  </w:num>
  <w:num w:numId="8">
    <w:abstractNumId w:val="2"/>
  </w:num>
  <w:num w:numId="9">
    <w:abstractNumId w:val="10"/>
  </w:num>
  <w:num w:numId="10">
    <w:abstractNumId w:val="5"/>
  </w:num>
  <w:num w:numId="11">
    <w:abstractNumId w:val="1"/>
  </w:num>
  <w:num w:numId="12">
    <w:abstractNumId w:val="0"/>
  </w:num>
  <w:num w:numId="13">
    <w:abstractNumId w:val="3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6F7"/>
    <w:rsid w:val="00010AEC"/>
    <w:rsid w:val="000228B6"/>
    <w:rsid w:val="00023FA7"/>
    <w:rsid w:val="000251FF"/>
    <w:rsid w:val="00026501"/>
    <w:rsid w:val="00035B30"/>
    <w:rsid w:val="00036F5B"/>
    <w:rsid w:val="00040072"/>
    <w:rsid w:val="00050D33"/>
    <w:rsid w:val="000519DA"/>
    <w:rsid w:val="00052E7B"/>
    <w:rsid w:val="00062101"/>
    <w:rsid w:val="00062B0B"/>
    <w:rsid w:val="000641E8"/>
    <w:rsid w:val="00067235"/>
    <w:rsid w:val="0006754E"/>
    <w:rsid w:val="00072897"/>
    <w:rsid w:val="000751F8"/>
    <w:rsid w:val="000767A6"/>
    <w:rsid w:val="00076D45"/>
    <w:rsid w:val="00081C14"/>
    <w:rsid w:val="00084345"/>
    <w:rsid w:val="00085640"/>
    <w:rsid w:val="00090013"/>
    <w:rsid w:val="00090049"/>
    <w:rsid w:val="00095D3F"/>
    <w:rsid w:val="0009646C"/>
    <w:rsid w:val="00097E27"/>
    <w:rsid w:val="000A0D94"/>
    <w:rsid w:val="000A2122"/>
    <w:rsid w:val="000A750F"/>
    <w:rsid w:val="000B16F7"/>
    <w:rsid w:val="000B2999"/>
    <w:rsid w:val="000B36F3"/>
    <w:rsid w:val="000B6849"/>
    <w:rsid w:val="000C059A"/>
    <w:rsid w:val="000D0D73"/>
    <w:rsid w:val="000D1A13"/>
    <w:rsid w:val="000D476D"/>
    <w:rsid w:val="000D55F9"/>
    <w:rsid w:val="000D7EEF"/>
    <w:rsid w:val="000E3FF0"/>
    <w:rsid w:val="000E726E"/>
    <w:rsid w:val="000F2DFE"/>
    <w:rsid w:val="000F528E"/>
    <w:rsid w:val="000F7FEB"/>
    <w:rsid w:val="00101D45"/>
    <w:rsid w:val="00105671"/>
    <w:rsid w:val="001104C1"/>
    <w:rsid w:val="00116888"/>
    <w:rsid w:val="001202DD"/>
    <w:rsid w:val="00124AE8"/>
    <w:rsid w:val="00125B6C"/>
    <w:rsid w:val="0013668E"/>
    <w:rsid w:val="001366DE"/>
    <w:rsid w:val="001406A9"/>
    <w:rsid w:val="0014327E"/>
    <w:rsid w:val="00153251"/>
    <w:rsid w:val="0015457C"/>
    <w:rsid w:val="00156690"/>
    <w:rsid w:val="0016044F"/>
    <w:rsid w:val="0016746E"/>
    <w:rsid w:val="001677A8"/>
    <w:rsid w:val="001701EB"/>
    <w:rsid w:val="00171486"/>
    <w:rsid w:val="001728A8"/>
    <w:rsid w:val="00174D54"/>
    <w:rsid w:val="001778B7"/>
    <w:rsid w:val="0018105A"/>
    <w:rsid w:val="00181B4F"/>
    <w:rsid w:val="00186C4A"/>
    <w:rsid w:val="0018793C"/>
    <w:rsid w:val="0019275B"/>
    <w:rsid w:val="00194DB0"/>
    <w:rsid w:val="001A0212"/>
    <w:rsid w:val="001A1514"/>
    <w:rsid w:val="001B0A1C"/>
    <w:rsid w:val="001B0E25"/>
    <w:rsid w:val="001B1127"/>
    <w:rsid w:val="001B168E"/>
    <w:rsid w:val="001B56B5"/>
    <w:rsid w:val="001D439B"/>
    <w:rsid w:val="001D477B"/>
    <w:rsid w:val="001D51CE"/>
    <w:rsid w:val="001E34AC"/>
    <w:rsid w:val="001E4840"/>
    <w:rsid w:val="001E52FE"/>
    <w:rsid w:val="001E6C71"/>
    <w:rsid w:val="001F03CE"/>
    <w:rsid w:val="001F3532"/>
    <w:rsid w:val="001F5C93"/>
    <w:rsid w:val="001F64CC"/>
    <w:rsid w:val="001F7956"/>
    <w:rsid w:val="00205C3D"/>
    <w:rsid w:val="00207E8A"/>
    <w:rsid w:val="00210675"/>
    <w:rsid w:val="00212AAE"/>
    <w:rsid w:val="002133CB"/>
    <w:rsid w:val="0022137B"/>
    <w:rsid w:val="00226D2B"/>
    <w:rsid w:val="002305D4"/>
    <w:rsid w:val="002323AD"/>
    <w:rsid w:val="0023302E"/>
    <w:rsid w:val="002379D8"/>
    <w:rsid w:val="00245332"/>
    <w:rsid w:val="0024760E"/>
    <w:rsid w:val="002502FF"/>
    <w:rsid w:val="0025073A"/>
    <w:rsid w:val="0025150A"/>
    <w:rsid w:val="00252FCD"/>
    <w:rsid w:val="00256840"/>
    <w:rsid w:val="00256E49"/>
    <w:rsid w:val="002611C8"/>
    <w:rsid w:val="00261689"/>
    <w:rsid w:val="0026233D"/>
    <w:rsid w:val="00262A2D"/>
    <w:rsid w:val="00264580"/>
    <w:rsid w:val="00267DCC"/>
    <w:rsid w:val="00277B76"/>
    <w:rsid w:val="002877A7"/>
    <w:rsid w:val="00292CA6"/>
    <w:rsid w:val="002A3471"/>
    <w:rsid w:val="002A6037"/>
    <w:rsid w:val="002A79C0"/>
    <w:rsid w:val="002B0B80"/>
    <w:rsid w:val="002D61A4"/>
    <w:rsid w:val="002D7C83"/>
    <w:rsid w:val="002E2854"/>
    <w:rsid w:val="002E3689"/>
    <w:rsid w:val="002E3A27"/>
    <w:rsid w:val="002E68A2"/>
    <w:rsid w:val="00303A50"/>
    <w:rsid w:val="00304A62"/>
    <w:rsid w:val="003141CF"/>
    <w:rsid w:val="00314476"/>
    <w:rsid w:val="00315D06"/>
    <w:rsid w:val="003208E8"/>
    <w:rsid w:val="003220DF"/>
    <w:rsid w:val="00331D80"/>
    <w:rsid w:val="00342A70"/>
    <w:rsid w:val="003466BD"/>
    <w:rsid w:val="00352DEB"/>
    <w:rsid w:val="00355E9E"/>
    <w:rsid w:val="00362BDD"/>
    <w:rsid w:val="00363031"/>
    <w:rsid w:val="00363038"/>
    <w:rsid w:val="003649FD"/>
    <w:rsid w:val="003815C7"/>
    <w:rsid w:val="00386030"/>
    <w:rsid w:val="003928B5"/>
    <w:rsid w:val="003968D3"/>
    <w:rsid w:val="003A667A"/>
    <w:rsid w:val="003B14F1"/>
    <w:rsid w:val="003B53D4"/>
    <w:rsid w:val="003C1FC5"/>
    <w:rsid w:val="003C3D42"/>
    <w:rsid w:val="003C7B08"/>
    <w:rsid w:val="003D41AA"/>
    <w:rsid w:val="003D4C2F"/>
    <w:rsid w:val="003D761A"/>
    <w:rsid w:val="003F02BB"/>
    <w:rsid w:val="00400A46"/>
    <w:rsid w:val="004100B4"/>
    <w:rsid w:val="00410C1B"/>
    <w:rsid w:val="0041290D"/>
    <w:rsid w:val="00414D96"/>
    <w:rsid w:val="00416B6E"/>
    <w:rsid w:val="004172A0"/>
    <w:rsid w:val="00420E5F"/>
    <w:rsid w:val="00422BC0"/>
    <w:rsid w:val="004231EF"/>
    <w:rsid w:val="00423880"/>
    <w:rsid w:val="00423D12"/>
    <w:rsid w:val="00430091"/>
    <w:rsid w:val="004345A6"/>
    <w:rsid w:val="004402E7"/>
    <w:rsid w:val="00441926"/>
    <w:rsid w:val="00446D1F"/>
    <w:rsid w:val="004505D5"/>
    <w:rsid w:val="004520A3"/>
    <w:rsid w:val="00453EBE"/>
    <w:rsid w:val="00470418"/>
    <w:rsid w:val="00472EDD"/>
    <w:rsid w:val="00476F7B"/>
    <w:rsid w:val="00476FE4"/>
    <w:rsid w:val="0047774C"/>
    <w:rsid w:val="00481727"/>
    <w:rsid w:val="004843DD"/>
    <w:rsid w:val="00491B71"/>
    <w:rsid w:val="004928D7"/>
    <w:rsid w:val="004A140B"/>
    <w:rsid w:val="004A6C98"/>
    <w:rsid w:val="004B2DB4"/>
    <w:rsid w:val="004B437F"/>
    <w:rsid w:val="004B5432"/>
    <w:rsid w:val="004B7821"/>
    <w:rsid w:val="004C04D1"/>
    <w:rsid w:val="004C62E8"/>
    <w:rsid w:val="004D13DB"/>
    <w:rsid w:val="004D49A3"/>
    <w:rsid w:val="004E36A0"/>
    <w:rsid w:val="004E553E"/>
    <w:rsid w:val="004E56C7"/>
    <w:rsid w:val="004F0558"/>
    <w:rsid w:val="004F1C08"/>
    <w:rsid w:val="0050610D"/>
    <w:rsid w:val="00514A69"/>
    <w:rsid w:val="00521195"/>
    <w:rsid w:val="00521547"/>
    <w:rsid w:val="005300D3"/>
    <w:rsid w:val="00530A2D"/>
    <w:rsid w:val="00552CA9"/>
    <w:rsid w:val="00553A44"/>
    <w:rsid w:val="005574B3"/>
    <w:rsid w:val="00566566"/>
    <w:rsid w:val="00573DC1"/>
    <w:rsid w:val="005766C4"/>
    <w:rsid w:val="00580854"/>
    <w:rsid w:val="0058272B"/>
    <w:rsid w:val="00582BEB"/>
    <w:rsid w:val="00586F7D"/>
    <w:rsid w:val="005A0D1B"/>
    <w:rsid w:val="005B1B27"/>
    <w:rsid w:val="005B3B3D"/>
    <w:rsid w:val="005C7786"/>
    <w:rsid w:val="005D1DAF"/>
    <w:rsid w:val="005D404A"/>
    <w:rsid w:val="005E051E"/>
    <w:rsid w:val="005F69B6"/>
    <w:rsid w:val="00605268"/>
    <w:rsid w:val="00613169"/>
    <w:rsid w:val="00613368"/>
    <w:rsid w:val="00615A7C"/>
    <w:rsid w:val="0062419C"/>
    <w:rsid w:val="0062767F"/>
    <w:rsid w:val="00631A59"/>
    <w:rsid w:val="0064193A"/>
    <w:rsid w:val="00644990"/>
    <w:rsid w:val="00646116"/>
    <w:rsid w:val="00651E27"/>
    <w:rsid w:val="0065562C"/>
    <w:rsid w:val="00655E02"/>
    <w:rsid w:val="00656688"/>
    <w:rsid w:val="00656A94"/>
    <w:rsid w:val="00663820"/>
    <w:rsid w:val="0066403D"/>
    <w:rsid w:val="00665688"/>
    <w:rsid w:val="0067571D"/>
    <w:rsid w:val="00676FDA"/>
    <w:rsid w:val="006801ED"/>
    <w:rsid w:val="00687095"/>
    <w:rsid w:val="00691582"/>
    <w:rsid w:val="006A2A93"/>
    <w:rsid w:val="006A5C00"/>
    <w:rsid w:val="006B1B7C"/>
    <w:rsid w:val="006B3F40"/>
    <w:rsid w:val="006B4889"/>
    <w:rsid w:val="006B7335"/>
    <w:rsid w:val="006C12FB"/>
    <w:rsid w:val="006C462F"/>
    <w:rsid w:val="006C7593"/>
    <w:rsid w:val="006D3290"/>
    <w:rsid w:val="006D3AC1"/>
    <w:rsid w:val="006D3B63"/>
    <w:rsid w:val="006D4EDD"/>
    <w:rsid w:val="006D636B"/>
    <w:rsid w:val="006E0717"/>
    <w:rsid w:val="006E0F8D"/>
    <w:rsid w:val="006E1CC8"/>
    <w:rsid w:val="006E4420"/>
    <w:rsid w:val="006F2C39"/>
    <w:rsid w:val="006F5C9C"/>
    <w:rsid w:val="0070458D"/>
    <w:rsid w:val="00704ADD"/>
    <w:rsid w:val="007139F6"/>
    <w:rsid w:val="0071701E"/>
    <w:rsid w:val="00720226"/>
    <w:rsid w:val="00721BD5"/>
    <w:rsid w:val="007225C7"/>
    <w:rsid w:val="0072655E"/>
    <w:rsid w:val="00730917"/>
    <w:rsid w:val="0073203E"/>
    <w:rsid w:val="00737CAD"/>
    <w:rsid w:val="00751C4B"/>
    <w:rsid w:val="00756F6C"/>
    <w:rsid w:val="00764D98"/>
    <w:rsid w:val="00765B25"/>
    <w:rsid w:val="00766AE1"/>
    <w:rsid w:val="00773554"/>
    <w:rsid w:val="007747FF"/>
    <w:rsid w:val="007764E9"/>
    <w:rsid w:val="0078164E"/>
    <w:rsid w:val="00785D65"/>
    <w:rsid w:val="00786BBC"/>
    <w:rsid w:val="00791714"/>
    <w:rsid w:val="00794F97"/>
    <w:rsid w:val="00796C66"/>
    <w:rsid w:val="007A0E83"/>
    <w:rsid w:val="007A1058"/>
    <w:rsid w:val="007B508B"/>
    <w:rsid w:val="007B61DB"/>
    <w:rsid w:val="007C3079"/>
    <w:rsid w:val="007C4DCD"/>
    <w:rsid w:val="007C7909"/>
    <w:rsid w:val="007D2B99"/>
    <w:rsid w:val="007D430D"/>
    <w:rsid w:val="007D7AC8"/>
    <w:rsid w:val="007E5189"/>
    <w:rsid w:val="007F2740"/>
    <w:rsid w:val="008005AE"/>
    <w:rsid w:val="00805980"/>
    <w:rsid w:val="00810829"/>
    <w:rsid w:val="00816372"/>
    <w:rsid w:val="00826F38"/>
    <w:rsid w:val="00835A1D"/>
    <w:rsid w:val="008366A1"/>
    <w:rsid w:val="0084421D"/>
    <w:rsid w:val="00845C7F"/>
    <w:rsid w:val="00846C4D"/>
    <w:rsid w:val="00846C8A"/>
    <w:rsid w:val="00847216"/>
    <w:rsid w:val="00853A0A"/>
    <w:rsid w:val="0085514E"/>
    <w:rsid w:val="008612CD"/>
    <w:rsid w:val="008634A6"/>
    <w:rsid w:val="0086704C"/>
    <w:rsid w:val="0087641E"/>
    <w:rsid w:val="008847F6"/>
    <w:rsid w:val="008849FC"/>
    <w:rsid w:val="00886686"/>
    <w:rsid w:val="0089267C"/>
    <w:rsid w:val="008A0353"/>
    <w:rsid w:val="008A2C56"/>
    <w:rsid w:val="008A48F5"/>
    <w:rsid w:val="008A6537"/>
    <w:rsid w:val="008B5AC8"/>
    <w:rsid w:val="008C2722"/>
    <w:rsid w:val="008C58F0"/>
    <w:rsid w:val="008C63C2"/>
    <w:rsid w:val="008C7289"/>
    <w:rsid w:val="008D5704"/>
    <w:rsid w:val="008D6440"/>
    <w:rsid w:val="008E3076"/>
    <w:rsid w:val="008E44BC"/>
    <w:rsid w:val="008E5F2A"/>
    <w:rsid w:val="008E7C57"/>
    <w:rsid w:val="008F09B2"/>
    <w:rsid w:val="008F0AEE"/>
    <w:rsid w:val="008F35CD"/>
    <w:rsid w:val="008F36E2"/>
    <w:rsid w:val="008F3B5A"/>
    <w:rsid w:val="008F4C10"/>
    <w:rsid w:val="008F5CE5"/>
    <w:rsid w:val="008F6B5E"/>
    <w:rsid w:val="00900990"/>
    <w:rsid w:val="00902332"/>
    <w:rsid w:val="00905293"/>
    <w:rsid w:val="0090630D"/>
    <w:rsid w:val="0090654C"/>
    <w:rsid w:val="009111AF"/>
    <w:rsid w:val="00920C6C"/>
    <w:rsid w:val="00924FC9"/>
    <w:rsid w:val="00925049"/>
    <w:rsid w:val="009254B8"/>
    <w:rsid w:val="00925CEE"/>
    <w:rsid w:val="00930917"/>
    <w:rsid w:val="0093355E"/>
    <w:rsid w:val="009335EE"/>
    <w:rsid w:val="00936C83"/>
    <w:rsid w:val="00937A4E"/>
    <w:rsid w:val="009408C4"/>
    <w:rsid w:val="00941706"/>
    <w:rsid w:val="00941AA1"/>
    <w:rsid w:val="009474BF"/>
    <w:rsid w:val="00952C14"/>
    <w:rsid w:val="00954F8E"/>
    <w:rsid w:val="00955E90"/>
    <w:rsid w:val="0095651E"/>
    <w:rsid w:val="00956B9A"/>
    <w:rsid w:val="009606E3"/>
    <w:rsid w:val="00967CAB"/>
    <w:rsid w:val="00970B21"/>
    <w:rsid w:val="00980708"/>
    <w:rsid w:val="009874E6"/>
    <w:rsid w:val="00995A43"/>
    <w:rsid w:val="009A01C3"/>
    <w:rsid w:val="009A41D4"/>
    <w:rsid w:val="009A7C02"/>
    <w:rsid w:val="009A7E7C"/>
    <w:rsid w:val="009B371F"/>
    <w:rsid w:val="009B4709"/>
    <w:rsid w:val="009B6D45"/>
    <w:rsid w:val="009C4F6E"/>
    <w:rsid w:val="009D3745"/>
    <w:rsid w:val="009D40EB"/>
    <w:rsid w:val="009D4645"/>
    <w:rsid w:val="009E3358"/>
    <w:rsid w:val="009F0975"/>
    <w:rsid w:val="009F7CFC"/>
    <w:rsid w:val="00A04E72"/>
    <w:rsid w:val="00A10734"/>
    <w:rsid w:val="00A155E6"/>
    <w:rsid w:val="00A24974"/>
    <w:rsid w:val="00A26752"/>
    <w:rsid w:val="00A31007"/>
    <w:rsid w:val="00A327F3"/>
    <w:rsid w:val="00A34762"/>
    <w:rsid w:val="00A373DA"/>
    <w:rsid w:val="00A47D47"/>
    <w:rsid w:val="00A53222"/>
    <w:rsid w:val="00A63A76"/>
    <w:rsid w:val="00A65D06"/>
    <w:rsid w:val="00A72A3F"/>
    <w:rsid w:val="00A736F9"/>
    <w:rsid w:val="00A758AF"/>
    <w:rsid w:val="00A87BE0"/>
    <w:rsid w:val="00A9017C"/>
    <w:rsid w:val="00A95DCC"/>
    <w:rsid w:val="00A9705E"/>
    <w:rsid w:val="00AA2CE0"/>
    <w:rsid w:val="00AB2796"/>
    <w:rsid w:val="00AC0392"/>
    <w:rsid w:val="00AC20CA"/>
    <w:rsid w:val="00AD31DB"/>
    <w:rsid w:val="00AE0043"/>
    <w:rsid w:val="00AE0C2C"/>
    <w:rsid w:val="00AE12D4"/>
    <w:rsid w:val="00AE475F"/>
    <w:rsid w:val="00AF1694"/>
    <w:rsid w:val="00AF7FD1"/>
    <w:rsid w:val="00B035BF"/>
    <w:rsid w:val="00B04E83"/>
    <w:rsid w:val="00B13488"/>
    <w:rsid w:val="00B14F1F"/>
    <w:rsid w:val="00B175A1"/>
    <w:rsid w:val="00B2171A"/>
    <w:rsid w:val="00B26FE3"/>
    <w:rsid w:val="00B27173"/>
    <w:rsid w:val="00B316C2"/>
    <w:rsid w:val="00B33434"/>
    <w:rsid w:val="00B3668A"/>
    <w:rsid w:val="00B37FB5"/>
    <w:rsid w:val="00B45A32"/>
    <w:rsid w:val="00B47288"/>
    <w:rsid w:val="00B5557F"/>
    <w:rsid w:val="00B65512"/>
    <w:rsid w:val="00B659C7"/>
    <w:rsid w:val="00B65D41"/>
    <w:rsid w:val="00B81481"/>
    <w:rsid w:val="00B82274"/>
    <w:rsid w:val="00B82EF3"/>
    <w:rsid w:val="00B83120"/>
    <w:rsid w:val="00B84674"/>
    <w:rsid w:val="00B91ECE"/>
    <w:rsid w:val="00B931DD"/>
    <w:rsid w:val="00B9413F"/>
    <w:rsid w:val="00B94E11"/>
    <w:rsid w:val="00B959DC"/>
    <w:rsid w:val="00BA718B"/>
    <w:rsid w:val="00BB1348"/>
    <w:rsid w:val="00BB13AB"/>
    <w:rsid w:val="00BB5A2C"/>
    <w:rsid w:val="00BB63A6"/>
    <w:rsid w:val="00BB6B57"/>
    <w:rsid w:val="00BC066D"/>
    <w:rsid w:val="00BD03A3"/>
    <w:rsid w:val="00BD3896"/>
    <w:rsid w:val="00BD3C64"/>
    <w:rsid w:val="00BD4466"/>
    <w:rsid w:val="00BD5BD9"/>
    <w:rsid w:val="00BE446E"/>
    <w:rsid w:val="00BF0C69"/>
    <w:rsid w:val="00BF1502"/>
    <w:rsid w:val="00BF3C51"/>
    <w:rsid w:val="00C01435"/>
    <w:rsid w:val="00C15376"/>
    <w:rsid w:val="00C23190"/>
    <w:rsid w:val="00C243CB"/>
    <w:rsid w:val="00C34D6C"/>
    <w:rsid w:val="00C44CE7"/>
    <w:rsid w:val="00C45AA8"/>
    <w:rsid w:val="00C50D3D"/>
    <w:rsid w:val="00C55A45"/>
    <w:rsid w:val="00C567DE"/>
    <w:rsid w:val="00C60FCE"/>
    <w:rsid w:val="00C61325"/>
    <w:rsid w:val="00C70735"/>
    <w:rsid w:val="00C726DB"/>
    <w:rsid w:val="00C73D55"/>
    <w:rsid w:val="00C74AFC"/>
    <w:rsid w:val="00C7556A"/>
    <w:rsid w:val="00C83298"/>
    <w:rsid w:val="00C83BC9"/>
    <w:rsid w:val="00C92401"/>
    <w:rsid w:val="00C92D96"/>
    <w:rsid w:val="00C95DBE"/>
    <w:rsid w:val="00CA5719"/>
    <w:rsid w:val="00CA5B05"/>
    <w:rsid w:val="00CB2822"/>
    <w:rsid w:val="00CC1B0C"/>
    <w:rsid w:val="00CC3170"/>
    <w:rsid w:val="00CD1AC2"/>
    <w:rsid w:val="00CD3874"/>
    <w:rsid w:val="00CD42C4"/>
    <w:rsid w:val="00CD43F8"/>
    <w:rsid w:val="00CD513F"/>
    <w:rsid w:val="00CD5D9B"/>
    <w:rsid w:val="00CD686E"/>
    <w:rsid w:val="00CE3CA5"/>
    <w:rsid w:val="00CF1288"/>
    <w:rsid w:val="00D01957"/>
    <w:rsid w:val="00D115AB"/>
    <w:rsid w:val="00D15C56"/>
    <w:rsid w:val="00D16B5C"/>
    <w:rsid w:val="00D25F93"/>
    <w:rsid w:val="00D269BB"/>
    <w:rsid w:val="00D30DB4"/>
    <w:rsid w:val="00D42F7D"/>
    <w:rsid w:val="00D5033D"/>
    <w:rsid w:val="00D515CD"/>
    <w:rsid w:val="00D51C8A"/>
    <w:rsid w:val="00D569F8"/>
    <w:rsid w:val="00D62457"/>
    <w:rsid w:val="00D67AC0"/>
    <w:rsid w:val="00D70A75"/>
    <w:rsid w:val="00D7101F"/>
    <w:rsid w:val="00D83D69"/>
    <w:rsid w:val="00D93295"/>
    <w:rsid w:val="00D97281"/>
    <w:rsid w:val="00DA0932"/>
    <w:rsid w:val="00DA1FB4"/>
    <w:rsid w:val="00DB2611"/>
    <w:rsid w:val="00DB6754"/>
    <w:rsid w:val="00DC30B2"/>
    <w:rsid w:val="00DC31E3"/>
    <w:rsid w:val="00DC40C7"/>
    <w:rsid w:val="00DC514C"/>
    <w:rsid w:val="00DC62E1"/>
    <w:rsid w:val="00DC6ACF"/>
    <w:rsid w:val="00DC7381"/>
    <w:rsid w:val="00DD0188"/>
    <w:rsid w:val="00DE18FA"/>
    <w:rsid w:val="00DE298D"/>
    <w:rsid w:val="00DF4D52"/>
    <w:rsid w:val="00DF50E4"/>
    <w:rsid w:val="00E0363F"/>
    <w:rsid w:val="00E04121"/>
    <w:rsid w:val="00E04B33"/>
    <w:rsid w:val="00E10415"/>
    <w:rsid w:val="00E12CB7"/>
    <w:rsid w:val="00E14B27"/>
    <w:rsid w:val="00E23C1E"/>
    <w:rsid w:val="00E27A81"/>
    <w:rsid w:val="00E27A91"/>
    <w:rsid w:val="00E31583"/>
    <w:rsid w:val="00E316C8"/>
    <w:rsid w:val="00E32001"/>
    <w:rsid w:val="00E339E9"/>
    <w:rsid w:val="00E3690C"/>
    <w:rsid w:val="00E50901"/>
    <w:rsid w:val="00E57CA9"/>
    <w:rsid w:val="00E603CB"/>
    <w:rsid w:val="00E7093D"/>
    <w:rsid w:val="00E746EA"/>
    <w:rsid w:val="00E77F30"/>
    <w:rsid w:val="00E87FF3"/>
    <w:rsid w:val="00E968A7"/>
    <w:rsid w:val="00E97A2F"/>
    <w:rsid w:val="00EB3B01"/>
    <w:rsid w:val="00EB5C34"/>
    <w:rsid w:val="00EC6CF9"/>
    <w:rsid w:val="00EC7A0A"/>
    <w:rsid w:val="00ED06B1"/>
    <w:rsid w:val="00ED2B72"/>
    <w:rsid w:val="00ED4AE2"/>
    <w:rsid w:val="00EE0270"/>
    <w:rsid w:val="00EF0D15"/>
    <w:rsid w:val="00EF10F2"/>
    <w:rsid w:val="00EF5862"/>
    <w:rsid w:val="00EF681C"/>
    <w:rsid w:val="00EF7930"/>
    <w:rsid w:val="00EF7A54"/>
    <w:rsid w:val="00F06002"/>
    <w:rsid w:val="00F104D3"/>
    <w:rsid w:val="00F20D26"/>
    <w:rsid w:val="00F23CC2"/>
    <w:rsid w:val="00F25497"/>
    <w:rsid w:val="00F322DE"/>
    <w:rsid w:val="00F5222A"/>
    <w:rsid w:val="00F618B8"/>
    <w:rsid w:val="00F804D7"/>
    <w:rsid w:val="00F82E1A"/>
    <w:rsid w:val="00F8451F"/>
    <w:rsid w:val="00F8534B"/>
    <w:rsid w:val="00F905D7"/>
    <w:rsid w:val="00F92556"/>
    <w:rsid w:val="00FA2AFA"/>
    <w:rsid w:val="00FA3BFA"/>
    <w:rsid w:val="00FB1512"/>
    <w:rsid w:val="00FB370C"/>
    <w:rsid w:val="00FC158E"/>
    <w:rsid w:val="00FC7D95"/>
    <w:rsid w:val="00FD34B5"/>
    <w:rsid w:val="00FE3DA2"/>
    <w:rsid w:val="00FF0F86"/>
    <w:rsid w:val="00FF7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BF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530A2D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530A2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37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37A4E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99"/>
    <w:qFormat/>
    <w:rsid w:val="007C4DC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414D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14D9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14D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14D96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rsid w:val="00ED4AE2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3D41AA"/>
    <w:rPr>
      <w:rFonts w:cs="Times New Roman"/>
      <w:sz w:val="20"/>
      <w:lang w:eastAsia="en-US"/>
    </w:rPr>
  </w:style>
  <w:style w:type="character" w:styleId="EndnoteReference">
    <w:name w:val="endnote reference"/>
    <w:basedOn w:val="DefaultParagraphFont"/>
    <w:uiPriority w:val="99"/>
    <w:semiHidden/>
    <w:rsid w:val="00ED4AE2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BF3C51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paragraph" w:customStyle="1" w:styleId="a">
    <w:name w:val="Знак"/>
    <w:basedOn w:val="Normal"/>
    <w:uiPriority w:val="99"/>
    <w:rsid w:val="001B112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hAnsi="Times New Roman"/>
      <w:b/>
      <w:i/>
      <w:sz w:val="28"/>
      <w:szCs w:val="20"/>
      <w:lang w:val="en-GB"/>
    </w:rPr>
  </w:style>
  <w:style w:type="paragraph" w:customStyle="1" w:styleId="Style1">
    <w:name w:val="Style1"/>
    <w:basedOn w:val="Normal"/>
    <w:uiPriority w:val="99"/>
    <w:rsid w:val="0016044F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064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4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256</TotalTime>
  <Pages>7</Pages>
  <Words>1670</Words>
  <Characters>9523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Татьяна Федоровна</dc:creator>
  <cp:keywords/>
  <dc:description/>
  <cp:lastModifiedBy>Кондоль</cp:lastModifiedBy>
  <cp:revision>83</cp:revision>
  <cp:lastPrinted>2019-02-12T13:24:00Z</cp:lastPrinted>
  <dcterms:created xsi:type="dcterms:W3CDTF">2017-12-04T14:24:00Z</dcterms:created>
  <dcterms:modified xsi:type="dcterms:W3CDTF">2020-08-17T07:36:00Z</dcterms:modified>
</cp:coreProperties>
</file>