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B2D" w:rsidRPr="00742F77" w:rsidRDefault="00B77B2D" w:rsidP="00693CA3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</w:t>
      </w:r>
      <w:r w:rsidRPr="00742F77">
        <w:rPr>
          <w:b/>
          <w:bCs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3pt">
            <v:imagedata r:id="rId5" o:title=""/>
          </v:shape>
        </w:pict>
      </w:r>
    </w:p>
    <w:p w:rsidR="00B77B2D" w:rsidRDefault="00B77B2D" w:rsidP="00693CA3">
      <w:pPr>
        <w:pStyle w:val="Title"/>
        <w:rPr>
          <w:b/>
        </w:rPr>
      </w:pPr>
      <w:r>
        <w:rPr>
          <w:b/>
        </w:rPr>
        <w:t>АДМИНИСТРАЦИЯ</w:t>
      </w:r>
    </w:p>
    <w:p w:rsidR="00B77B2D" w:rsidRDefault="00B77B2D" w:rsidP="00693CA3">
      <w:pPr>
        <w:pStyle w:val="Title"/>
        <w:rPr>
          <w:b/>
        </w:rPr>
      </w:pPr>
      <w:r>
        <w:rPr>
          <w:b/>
        </w:rPr>
        <w:t xml:space="preserve"> КОНДОЛЬСКОГО СЕЛЬСОВЕТА</w:t>
      </w:r>
    </w:p>
    <w:p w:rsidR="00B77B2D" w:rsidRDefault="00B77B2D" w:rsidP="00693CA3">
      <w:pPr>
        <w:pStyle w:val="Title"/>
        <w:rPr>
          <w:b/>
        </w:rPr>
      </w:pPr>
      <w:r>
        <w:rPr>
          <w:b/>
        </w:rPr>
        <w:t>ПЕНЗЕНСКОГО РАЙОНА ПЕНЗЕНСКОЙ ОБЛАСТИ</w:t>
      </w:r>
    </w:p>
    <w:p w:rsidR="00B77B2D" w:rsidRDefault="00B77B2D" w:rsidP="00693CA3">
      <w:pPr>
        <w:pStyle w:val="Title"/>
        <w:rPr>
          <w:b/>
        </w:rPr>
      </w:pPr>
    </w:p>
    <w:p w:rsidR="00B77B2D" w:rsidRPr="00693CA3" w:rsidRDefault="00B77B2D" w:rsidP="00693CA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693CA3">
        <w:rPr>
          <w:rFonts w:ascii="Times New Roman" w:hAnsi="Times New Roman"/>
          <w:b/>
          <w:sz w:val="28"/>
          <w:szCs w:val="28"/>
        </w:rPr>
        <w:t>ПОСТАНОВЛЕНИЕ</w:t>
      </w:r>
    </w:p>
    <w:p w:rsidR="00B77B2D" w:rsidRPr="00693CA3" w:rsidRDefault="00B77B2D" w:rsidP="00693CA3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693CA3">
        <w:rPr>
          <w:rFonts w:ascii="Times New Roman" w:hAnsi="Times New Roman"/>
          <w:b/>
          <w:sz w:val="28"/>
          <w:szCs w:val="28"/>
        </w:rPr>
        <w:t xml:space="preserve">от   23.07.2020 г.  № </w:t>
      </w:r>
      <w:r>
        <w:rPr>
          <w:rFonts w:ascii="Times New Roman" w:hAnsi="Times New Roman"/>
          <w:b/>
          <w:sz w:val="28"/>
          <w:szCs w:val="28"/>
        </w:rPr>
        <w:t xml:space="preserve">82                                                                                                         </w:t>
      </w:r>
      <w:r w:rsidRPr="00693CA3">
        <w:rPr>
          <w:rFonts w:ascii="Times New Roman" w:hAnsi="Times New Roman"/>
          <w:b/>
        </w:rPr>
        <w:t>с. Кондоль</w:t>
      </w:r>
    </w:p>
    <w:p w:rsidR="00B77B2D" w:rsidRPr="00510DEB" w:rsidRDefault="00B77B2D" w:rsidP="007141A1">
      <w:pPr>
        <w:spacing w:before="240" w:after="60"/>
        <w:ind w:firstLine="567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</w:pPr>
      <w:r w:rsidRPr="00510DEB"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>Об особенностях финансово-хозяйственной деятельности муниципальных учреждений</w:t>
      </w:r>
      <w:r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 xml:space="preserve"> Кондольского  сельсовета</w:t>
      </w:r>
      <w:r w:rsidRPr="00510DEB"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  <w:t xml:space="preserve"> Пензенского района в связи с осуществлением мероприятий по борьбе с распространением новой коронавирусной инфекции</w:t>
      </w:r>
    </w:p>
    <w:p w:rsidR="00B77B2D" w:rsidRPr="00510DEB" w:rsidRDefault="00B77B2D" w:rsidP="00CC541D">
      <w:pPr>
        <w:spacing w:before="240" w:after="60"/>
        <w:ind w:firstLine="567"/>
        <w:jc w:val="center"/>
        <w:outlineLvl w:val="0"/>
        <w:rPr>
          <w:rFonts w:ascii="Times New Roman" w:hAnsi="Times New Roman"/>
          <w:b/>
          <w:bCs/>
          <w:kern w:val="28"/>
          <w:sz w:val="28"/>
          <w:szCs w:val="28"/>
          <w:lang w:eastAsia="ru-RU"/>
        </w:rPr>
      </w:pPr>
    </w:p>
    <w:p w:rsidR="00B77B2D" w:rsidRDefault="00B77B2D" w:rsidP="007141A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0DEB">
        <w:rPr>
          <w:rFonts w:ascii="Times New Roman" w:hAnsi="Times New Roman"/>
          <w:sz w:val="28"/>
          <w:szCs w:val="28"/>
          <w:lang w:eastAsia="ru-RU"/>
        </w:rPr>
        <w:t>В связи с реализацией указов Президента Российской Федерации от 25.03.2020 № 206 «Об объявлении в Российской Федерации нерабочих дней» и от 02.04.2020 № 239 «О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(COVID-19)», руководствуясь Уставом</w:t>
      </w:r>
      <w:r>
        <w:rPr>
          <w:rFonts w:ascii="Times New Roman" w:hAnsi="Times New Roman"/>
          <w:sz w:val="28"/>
          <w:szCs w:val="28"/>
          <w:lang w:eastAsia="ru-RU"/>
        </w:rPr>
        <w:t xml:space="preserve"> Кондольского  сельсовета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 Пензенс</w:t>
      </w:r>
      <w:r>
        <w:rPr>
          <w:rFonts w:ascii="Times New Roman" w:hAnsi="Times New Roman"/>
          <w:sz w:val="28"/>
          <w:szCs w:val="28"/>
          <w:lang w:eastAsia="ru-RU"/>
        </w:rPr>
        <w:t>кого района Пензенской области,</w:t>
      </w:r>
    </w:p>
    <w:p w:rsidR="00B77B2D" w:rsidRDefault="00B77B2D" w:rsidP="007141A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7B2D" w:rsidRPr="00743590" w:rsidRDefault="00B77B2D" w:rsidP="00743590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43590">
        <w:rPr>
          <w:rFonts w:ascii="Times New Roman" w:hAnsi="Times New Roman"/>
          <w:b/>
          <w:sz w:val="28"/>
          <w:szCs w:val="28"/>
          <w:lang w:eastAsia="ru-RU"/>
        </w:rPr>
        <w:t>дминистрация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Кондольского  сельсовета</w:t>
      </w:r>
      <w:r w:rsidRPr="0074359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пос</w:t>
      </w:r>
      <w:r w:rsidRPr="00743590">
        <w:rPr>
          <w:rFonts w:ascii="Times New Roman" w:hAnsi="Times New Roman"/>
          <w:b/>
          <w:sz w:val="28"/>
          <w:szCs w:val="28"/>
          <w:lang w:eastAsia="ru-RU"/>
        </w:rPr>
        <w:t>тановляет:</w:t>
      </w:r>
    </w:p>
    <w:p w:rsidR="00B77B2D" w:rsidRPr="00510DEB" w:rsidRDefault="00B77B2D" w:rsidP="007141A1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7B2D" w:rsidRDefault="00B77B2D" w:rsidP="00510DEB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0DEB">
        <w:rPr>
          <w:rFonts w:ascii="Times New Roman" w:hAnsi="Times New Roman"/>
          <w:sz w:val="28"/>
          <w:szCs w:val="28"/>
          <w:lang w:eastAsia="ru-RU"/>
        </w:rPr>
        <w:t>1. Разрешить</w:t>
      </w:r>
      <w:r>
        <w:rPr>
          <w:rFonts w:ascii="Times New Roman" w:hAnsi="Times New Roman"/>
          <w:sz w:val="28"/>
          <w:szCs w:val="28"/>
          <w:lang w:eastAsia="ru-RU"/>
        </w:rPr>
        <w:t xml:space="preserve"> осуществление в 2020 году муниципальными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 бюджетным и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муниципальными автономным учреждениям Кондольского  сельсовета </w:t>
      </w:r>
      <w:r w:rsidRPr="00510DEB">
        <w:rPr>
          <w:rFonts w:ascii="Times New Roman" w:hAnsi="Times New Roman"/>
          <w:sz w:val="28"/>
          <w:szCs w:val="28"/>
          <w:lang w:eastAsia="ru-RU"/>
        </w:rPr>
        <w:t>Пензенского района, реализующими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инфекции, перечень которых утверждается Правительством Российской Федерации, в период приостановления (частичного приостановления) их деятельности при принятии мер по обеспечению санитарно-эпидемиологического благополучия населения на территории Пензенской области в связи с распространением новой коронавирусной инфекции расходов по оплате труда работников этих учреждений в целях обеспечения уровня оплаты труда, установленного трудовым законодательством Российской Федерации, нормативными правовыми актами Пензенской области,</w:t>
      </w:r>
      <w:r>
        <w:rPr>
          <w:rFonts w:ascii="Times New Roman" w:hAnsi="Times New Roman"/>
          <w:sz w:val="28"/>
          <w:szCs w:val="28"/>
          <w:lang w:eastAsia="ru-RU"/>
        </w:rPr>
        <w:t xml:space="preserve"> Кондольского  сельсовета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 Пензенского района, налогов и сборов, страховых взносов, установленных законодательством Российской Федерации, законодательством Пензенской области, нормативными правовыми актами</w:t>
      </w:r>
      <w:r>
        <w:rPr>
          <w:rFonts w:ascii="Times New Roman" w:hAnsi="Times New Roman"/>
          <w:sz w:val="28"/>
          <w:szCs w:val="28"/>
          <w:lang w:eastAsia="ru-RU"/>
        </w:rPr>
        <w:t xml:space="preserve"> Кондольского  сельсовета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 Пензенского района, и расходов, связанных с оплатой коммунальных услуг и содержанием имущества, в том числе за счет средств субсидии на финансовое обеспечение выполнения муниципального задания на оказание муниципальных услуг (выполнение работ) в соответствии с планом финансово-хозяйственной деятельности такого учреждения, утвержденным в установленном порядке законодательством Российской Федерации и в соответствии с нормативными правовыми актами Пензенской области,</w:t>
      </w:r>
      <w:r>
        <w:rPr>
          <w:rFonts w:ascii="Times New Roman" w:hAnsi="Times New Roman"/>
          <w:sz w:val="28"/>
          <w:szCs w:val="28"/>
          <w:lang w:eastAsia="ru-RU"/>
        </w:rPr>
        <w:t xml:space="preserve"> Кондольского сельсовета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 Пензенского района, независимо от объема оказанных ими муниципальных услуг (выполненных работ).</w:t>
      </w:r>
    </w:p>
    <w:p w:rsidR="00B77B2D" w:rsidRPr="00E87813" w:rsidRDefault="00B77B2D" w:rsidP="00E8781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E87813">
        <w:rPr>
          <w:rFonts w:ascii="Times New Roman" w:hAnsi="Times New Roman"/>
          <w:sz w:val="28"/>
          <w:szCs w:val="28"/>
          <w:lang w:eastAsia="ru-RU"/>
        </w:rPr>
        <w:t>Настоящее постановление опубликовать в информационном бюллетене</w:t>
      </w:r>
      <w:r>
        <w:rPr>
          <w:rFonts w:ascii="Times New Roman" w:hAnsi="Times New Roman"/>
          <w:sz w:val="28"/>
          <w:szCs w:val="28"/>
          <w:lang w:eastAsia="ru-RU"/>
        </w:rPr>
        <w:t xml:space="preserve"> «Сельские ведомости»</w:t>
      </w:r>
      <w:r w:rsidRPr="00E87813">
        <w:rPr>
          <w:rFonts w:ascii="Times New Roman" w:hAnsi="Times New Roman"/>
          <w:sz w:val="28"/>
          <w:szCs w:val="28"/>
          <w:lang w:eastAsia="ru-RU"/>
        </w:rPr>
        <w:t>.</w:t>
      </w:r>
    </w:p>
    <w:p w:rsidR="00B77B2D" w:rsidRPr="00510DEB" w:rsidRDefault="00B77B2D" w:rsidP="00E87813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7813">
        <w:rPr>
          <w:rFonts w:ascii="Times New Roman" w:hAnsi="Times New Roman"/>
          <w:sz w:val="28"/>
          <w:szCs w:val="28"/>
          <w:lang w:eastAsia="ru-RU"/>
        </w:rPr>
        <w:t>3. Настоящее постановление вступает в силу после его официального опубликования.</w:t>
      </w:r>
    </w:p>
    <w:p w:rsidR="00B77B2D" w:rsidRPr="00510DEB" w:rsidRDefault="00B77B2D" w:rsidP="001B1D4C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. Контроль за исполнением настоящего </w:t>
      </w:r>
      <w:r>
        <w:rPr>
          <w:rFonts w:ascii="Times New Roman" w:hAnsi="Times New Roman"/>
          <w:sz w:val="28"/>
          <w:szCs w:val="28"/>
          <w:lang w:eastAsia="ru-RU"/>
        </w:rPr>
        <w:t>постановления</w:t>
      </w:r>
      <w:r w:rsidRPr="00510DEB">
        <w:rPr>
          <w:rFonts w:ascii="Times New Roman" w:hAnsi="Times New Roman"/>
          <w:sz w:val="28"/>
          <w:szCs w:val="28"/>
          <w:lang w:eastAsia="ru-RU"/>
        </w:rPr>
        <w:t xml:space="preserve"> возложить на</w:t>
      </w:r>
      <w:r>
        <w:rPr>
          <w:rFonts w:ascii="Times New Roman" w:hAnsi="Times New Roman"/>
          <w:sz w:val="28"/>
          <w:szCs w:val="28"/>
          <w:lang w:eastAsia="ru-RU"/>
        </w:rPr>
        <w:t xml:space="preserve"> главу администрации Кондольского сельсовета</w:t>
      </w:r>
      <w:r w:rsidRPr="00743590">
        <w:rPr>
          <w:rFonts w:ascii="Times New Roman" w:hAnsi="Times New Roman"/>
          <w:sz w:val="28"/>
          <w:szCs w:val="28"/>
          <w:lang w:eastAsia="ru-RU"/>
        </w:rPr>
        <w:t>.</w:t>
      </w:r>
    </w:p>
    <w:p w:rsidR="00B77B2D" w:rsidRPr="00510DEB" w:rsidRDefault="00B77B2D" w:rsidP="00CC541D">
      <w:pPr>
        <w:spacing w:after="0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77B2D" w:rsidRPr="00510DEB" w:rsidRDefault="00B77B2D" w:rsidP="00CC541D">
      <w:pPr>
        <w:spacing w:after="0"/>
        <w:ind w:firstLine="567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77B2D" w:rsidRDefault="00B77B2D" w:rsidP="00277E9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А.А. Грачев </w:t>
      </w:r>
    </w:p>
    <w:p w:rsidR="00B77B2D" w:rsidRPr="00E87813" w:rsidRDefault="00B77B2D" w:rsidP="00277E9A">
      <w:pPr>
        <w:rPr>
          <w:rFonts w:ascii="Times New Roman" w:hAnsi="Times New Roman"/>
          <w:sz w:val="28"/>
          <w:szCs w:val="28"/>
          <w:lang w:eastAsia="ru-RU"/>
        </w:rPr>
      </w:pPr>
    </w:p>
    <w:sectPr w:rsidR="00B77B2D" w:rsidRPr="00E87813" w:rsidSect="00910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25F63"/>
    <w:multiLevelType w:val="hybridMultilevel"/>
    <w:tmpl w:val="A9F843E2"/>
    <w:lvl w:ilvl="0" w:tplc="5A4A3BC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3B42055F"/>
    <w:multiLevelType w:val="hybridMultilevel"/>
    <w:tmpl w:val="41CE0314"/>
    <w:lvl w:ilvl="0" w:tplc="2A406760">
      <w:start w:val="1"/>
      <w:numFmt w:val="decimal"/>
      <w:lvlText w:val="%1."/>
      <w:lvlJc w:val="left"/>
      <w:pPr>
        <w:ind w:left="1976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9627515"/>
    <w:multiLevelType w:val="hybridMultilevel"/>
    <w:tmpl w:val="0DA6F6E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  <w:rPr>
        <w:rFonts w:cs="Times New Roman"/>
      </w:rPr>
    </w:lvl>
  </w:abstractNum>
  <w:abstractNum w:abstractNumId="3">
    <w:nsid w:val="6DD37FD8"/>
    <w:multiLevelType w:val="hybridMultilevel"/>
    <w:tmpl w:val="616CE6E6"/>
    <w:lvl w:ilvl="0" w:tplc="176E524A">
      <w:start w:val="1"/>
      <w:numFmt w:val="decimal"/>
      <w:lvlText w:val="%1."/>
      <w:lvlJc w:val="left"/>
      <w:pPr>
        <w:ind w:left="135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132D"/>
    <w:rsid w:val="00000060"/>
    <w:rsid w:val="00000750"/>
    <w:rsid w:val="00000B70"/>
    <w:rsid w:val="00001238"/>
    <w:rsid w:val="00001333"/>
    <w:rsid w:val="0000164D"/>
    <w:rsid w:val="0000183F"/>
    <w:rsid w:val="000021F8"/>
    <w:rsid w:val="00002406"/>
    <w:rsid w:val="00002543"/>
    <w:rsid w:val="00002AB8"/>
    <w:rsid w:val="00003B0D"/>
    <w:rsid w:val="000042FD"/>
    <w:rsid w:val="00005351"/>
    <w:rsid w:val="000054B6"/>
    <w:rsid w:val="00006356"/>
    <w:rsid w:val="00006962"/>
    <w:rsid w:val="00006CC7"/>
    <w:rsid w:val="00007881"/>
    <w:rsid w:val="00010B5A"/>
    <w:rsid w:val="0001143D"/>
    <w:rsid w:val="0001195A"/>
    <w:rsid w:val="00011C06"/>
    <w:rsid w:val="00012430"/>
    <w:rsid w:val="00012CE2"/>
    <w:rsid w:val="00012E4B"/>
    <w:rsid w:val="00012FC8"/>
    <w:rsid w:val="00013339"/>
    <w:rsid w:val="000141E9"/>
    <w:rsid w:val="000143DE"/>
    <w:rsid w:val="00014AFB"/>
    <w:rsid w:val="00015DAF"/>
    <w:rsid w:val="00016844"/>
    <w:rsid w:val="000169DD"/>
    <w:rsid w:val="00016C45"/>
    <w:rsid w:val="0001767C"/>
    <w:rsid w:val="00017CA2"/>
    <w:rsid w:val="000201AC"/>
    <w:rsid w:val="00020DE7"/>
    <w:rsid w:val="00021286"/>
    <w:rsid w:val="0002236F"/>
    <w:rsid w:val="000228A1"/>
    <w:rsid w:val="00022AB1"/>
    <w:rsid w:val="00023B8E"/>
    <w:rsid w:val="0002419C"/>
    <w:rsid w:val="0002455E"/>
    <w:rsid w:val="000245AF"/>
    <w:rsid w:val="000248A4"/>
    <w:rsid w:val="0002530A"/>
    <w:rsid w:val="000254C2"/>
    <w:rsid w:val="00025A13"/>
    <w:rsid w:val="00025B20"/>
    <w:rsid w:val="0002622B"/>
    <w:rsid w:val="00026798"/>
    <w:rsid w:val="00026C28"/>
    <w:rsid w:val="00026C98"/>
    <w:rsid w:val="000270BC"/>
    <w:rsid w:val="000274EF"/>
    <w:rsid w:val="000301FE"/>
    <w:rsid w:val="000303B7"/>
    <w:rsid w:val="0003045F"/>
    <w:rsid w:val="00030548"/>
    <w:rsid w:val="0003057F"/>
    <w:rsid w:val="00030BB8"/>
    <w:rsid w:val="00030CAE"/>
    <w:rsid w:val="000318E5"/>
    <w:rsid w:val="000326FF"/>
    <w:rsid w:val="00032D1D"/>
    <w:rsid w:val="00032E13"/>
    <w:rsid w:val="000334F4"/>
    <w:rsid w:val="00033C5A"/>
    <w:rsid w:val="00034480"/>
    <w:rsid w:val="000346B4"/>
    <w:rsid w:val="0003510F"/>
    <w:rsid w:val="00035270"/>
    <w:rsid w:val="0003540F"/>
    <w:rsid w:val="00035462"/>
    <w:rsid w:val="000365A8"/>
    <w:rsid w:val="000374F8"/>
    <w:rsid w:val="00037DA4"/>
    <w:rsid w:val="00037F0C"/>
    <w:rsid w:val="0004065A"/>
    <w:rsid w:val="00040865"/>
    <w:rsid w:val="000412B3"/>
    <w:rsid w:val="00041885"/>
    <w:rsid w:val="000419D8"/>
    <w:rsid w:val="00041E91"/>
    <w:rsid w:val="000424EC"/>
    <w:rsid w:val="000427AD"/>
    <w:rsid w:val="00042B42"/>
    <w:rsid w:val="00042D9F"/>
    <w:rsid w:val="00042EDA"/>
    <w:rsid w:val="000435DE"/>
    <w:rsid w:val="00043A6B"/>
    <w:rsid w:val="00043B93"/>
    <w:rsid w:val="00043CA0"/>
    <w:rsid w:val="00043F40"/>
    <w:rsid w:val="000446F3"/>
    <w:rsid w:val="0004498D"/>
    <w:rsid w:val="00044AC7"/>
    <w:rsid w:val="00044E2C"/>
    <w:rsid w:val="00045A87"/>
    <w:rsid w:val="0004607A"/>
    <w:rsid w:val="0004627F"/>
    <w:rsid w:val="00046D41"/>
    <w:rsid w:val="00047079"/>
    <w:rsid w:val="00047ED6"/>
    <w:rsid w:val="00050485"/>
    <w:rsid w:val="00050814"/>
    <w:rsid w:val="0005112D"/>
    <w:rsid w:val="0005185F"/>
    <w:rsid w:val="00051C92"/>
    <w:rsid w:val="00052C1F"/>
    <w:rsid w:val="0005310E"/>
    <w:rsid w:val="0005351E"/>
    <w:rsid w:val="0005382D"/>
    <w:rsid w:val="0005396E"/>
    <w:rsid w:val="00053A88"/>
    <w:rsid w:val="00053CEB"/>
    <w:rsid w:val="00053ED0"/>
    <w:rsid w:val="00054197"/>
    <w:rsid w:val="00054326"/>
    <w:rsid w:val="00054750"/>
    <w:rsid w:val="000553FD"/>
    <w:rsid w:val="0005591F"/>
    <w:rsid w:val="000563E1"/>
    <w:rsid w:val="00056440"/>
    <w:rsid w:val="00056C1A"/>
    <w:rsid w:val="00056C33"/>
    <w:rsid w:val="000570FD"/>
    <w:rsid w:val="00057150"/>
    <w:rsid w:val="00057F6D"/>
    <w:rsid w:val="000601D9"/>
    <w:rsid w:val="0006059B"/>
    <w:rsid w:val="0006072C"/>
    <w:rsid w:val="00060C9C"/>
    <w:rsid w:val="00061E02"/>
    <w:rsid w:val="00062117"/>
    <w:rsid w:val="0006234E"/>
    <w:rsid w:val="000623BF"/>
    <w:rsid w:val="000629F5"/>
    <w:rsid w:val="00062C87"/>
    <w:rsid w:val="00062FE9"/>
    <w:rsid w:val="00064168"/>
    <w:rsid w:val="000641E1"/>
    <w:rsid w:val="000643B0"/>
    <w:rsid w:val="0006453C"/>
    <w:rsid w:val="00064618"/>
    <w:rsid w:val="000649F6"/>
    <w:rsid w:val="00064E48"/>
    <w:rsid w:val="0006562B"/>
    <w:rsid w:val="000666CB"/>
    <w:rsid w:val="0006685D"/>
    <w:rsid w:val="00066A96"/>
    <w:rsid w:val="00066D4B"/>
    <w:rsid w:val="00066E67"/>
    <w:rsid w:val="00067162"/>
    <w:rsid w:val="00067307"/>
    <w:rsid w:val="00067326"/>
    <w:rsid w:val="00070501"/>
    <w:rsid w:val="00070591"/>
    <w:rsid w:val="00070E12"/>
    <w:rsid w:val="00070EAD"/>
    <w:rsid w:val="00070FF3"/>
    <w:rsid w:val="00071676"/>
    <w:rsid w:val="00071CCE"/>
    <w:rsid w:val="00072AF0"/>
    <w:rsid w:val="00073285"/>
    <w:rsid w:val="0007388A"/>
    <w:rsid w:val="00073BC5"/>
    <w:rsid w:val="000748EA"/>
    <w:rsid w:val="00074EBC"/>
    <w:rsid w:val="0007511C"/>
    <w:rsid w:val="000752FA"/>
    <w:rsid w:val="0007564C"/>
    <w:rsid w:val="000760CB"/>
    <w:rsid w:val="000760CE"/>
    <w:rsid w:val="00076A2D"/>
    <w:rsid w:val="00076F0E"/>
    <w:rsid w:val="00076FDC"/>
    <w:rsid w:val="000773EB"/>
    <w:rsid w:val="00077A0B"/>
    <w:rsid w:val="00077DED"/>
    <w:rsid w:val="00077FC0"/>
    <w:rsid w:val="0008013C"/>
    <w:rsid w:val="000807DE"/>
    <w:rsid w:val="00080CD2"/>
    <w:rsid w:val="00081060"/>
    <w:rsid w:val="000824B7"/>
    <w:rsid w:val="000827B6"/>
    <w:rsid w:val="000829DF"/>
    <w:rsid w:val="00082CB5"/>
    <w:rsid w:val="00083717"/>
    <w:rsid w:val="00083DBE"/>
    <w:rsid w:val="00084BB6"/>
    <w:rsid w:val="00084C9B"/>
    <w:rsid w:val="000855AE"/>
    <w:rsid w:val="00085BE8"/>
    <w:rsid w:val="00086505"/>
    <w:rsid w:val="0008657C"/>
    <w:rsid w:val="000865FB"/>
    <w:rsid w:val="0008694A"/>
    <w:rsid w:val="0008796C"/>
    <w:rsid w:val="00087AC5"/>
    <w:rsid w:val="00087C6A"/>
    <w:rsid w:val="00087F37"/>
    <w:rsid w:val="0009010D"/>
    <w:rsid w:val="00091A67"/>
    <w:rsid w:val="00091E96"/>
    <w:rsid w:val="000920E5"/>
    <w:rsid w:val="00092353"/>
    <w:rsid w:val="0009237C"/>
    <w:rsid w:val="00092485"/>
    <w:rsid w:val="00092594"/>
    <w:rsid w:val="0009289E"/>
    <w:rsid w:val="00095206"/>
    <w:rsid w:val="00095922"/>
    <w:rsid w:val="00095B98"/>
    <w:rsid w:val="00095C31"/>
    <w:rsid w:val="00096143"/>
    <w:rsid w:val="00096158"/>
    <w:rsid w:val="00096187"/>
    <w:rsid w:val="0009625F"/>
    <w:rsid w:val="00096552"/>
    <w:rsid w:val="00096BE7"/>
    <w:rsid w:val="00097625"/>
    <w:rsid w:val="000A03E1"/>
    <w:rsid w:val="000A05D3"/>
    <w:rsid w:val="000A071B"/>
    <w:rsid w:val="000A0E08"/>
    <w:rsid w:val="000A115D"/>
    <w:rsid w:val="000A20C5"/>
    <w:rsid w:val="000A2E30"/>
    <w:rsid w:val="000A3177"/>
    <w:rsid w:val="000A4A44"/>
    <w:rsid w:val="000A4E7F"/>
    <w:rsid w:val="000A5097"/>
    <w:rsid w:val="000A559F"/>
    <w:rsid w:val="000A55DE"/>
    <w:rsid w:val="000A5772"/>
    <w:rsid w:val="000A5EC6"/>
    <w:rsid w:val="000A5EDB"/>
    <w:rsid w:val="000A5FAD"/>
    <w:rsid w:val="000A60D7"/>
    <w:rsid w:val="000A6238"/>
    <w:rsid w:val="000A647A"/>
    <w:rsid w:val="000A6809"/>
    <w:rsid w:val="000A713F"/>
    <w:rsid w:val="000B01D3"/>
    <w:rsid w:val="000B0B0F"/>
    <w:rsid w:val="000B0E78"/>
    <w:rsid w:val="000B0EAE"/>
    <w:rsid w:val="000B152E"/>
    <w:rsid w:val="000B18D1"/>
    <w:rsid w:val="000B2977"/>
    <w:rsid w:val="000B2E66"/>
    <w:rsid w:val="000B2FD9"/>
    <w:rsid w:val="000B328A"/>
    <w:rsid w:val="000B40D1"/>
    <w:rsid w:val="000B4AEC"/>
    <w:rsid w:val="000B4BC4"/>
    <w:rsid w:val="000B4CD6"/>
    <w:rsid w:val="000B4E3B"/>
    <w:rsid w:val="000B4F36"/>
    <w:rsid w:val="000B5242"/>
    <w:rsid w:val="000B52D0"/>
    <w:rsid w:val="000B5D25"/>
    <w:rsid w:val="000B6174"/>
    <w:rsid w:val="000B6472"/>
    <w:rsid w:val="000B64B3"/>
    <w:rsid w:val="000B6A45"/>
    <w:rsid w:val="000B7CAE"/>
    <w:rsid w:val="000C0772"/>
    <w:rsid w:val="000C0D5E"/>
    <w:rsid w:val="000C0E25"/>
    <w:rsid w:val="000C11C4"/>
    <w:rsid w:val="000C19E7"/>
    <w:rsid w:val="000C1A2A"/>
    <w:rsid w:val="000C2D05"/>
    <w:rsid w:val="000C348D"/>
    <w:rsid w:val="000C381E"/>
    <w:rsid w:val="000C3F77"/>
    <w:rsid w:val="000C4CAD"/>
    <w:rsid w:val="000C51A0"/>
    <w:rsid w:val="000C570E"/>
    <w:rsid w:val="000C59B0"/>
    <w:rsid w:val="000C6376"/>
    <w:rsid w:val="000C73DC"/>
    <w:rsid w:val="000C77E5"/>
    <w:rsid w:val="000D2463"/>
    <w:rsid w:val="000D2758"/>
    <w:rsid w:val="000D30C0"/>
    <w:rsid w:val="000D3949"/>
    <w:rsid w:val="000D409A"/>
    <w:rsid w:val="000D434D"/>
    <w:rsid w:val="000D56EA"/>
    <w:rsid w:val="000D5861"/>
    <w:rsid w:val="000D5E90"/>
    <w:rsid w:val="000D5FF1"/>
    <w:rsid w:val="000D6D3F"/>
    <w:rsid w:val="000D70B9"/>
    <w:rsid w:val="000D7A7C"/>
    <w:rsid w:val="000D7BDC"/>
    <w:rsid w:val="000E03CD"/>
    <w:rsid w:val="000E05C7"/>
    <w:rsid w:val="000E0621"/>
    <w:rsid w:val="000E0A99"/>
    <w:rsid w:val="000E0FA9"/>
    <w:rsid w:val="000E1E76"/>
    <w:rsid w:val="000E2080"/>
    <w:rsid w:val="000E2247"/>
    <w:rsid w:val="000E2EEF"/>
    <w:rsid w:val="000E2FC1"/>
    <w:rsid w:val="000E3717"/>
    <w:rsid w:val="000E3A7B"/>
    <w:rsid w:val="000E3B60"/>
    <w:rsid w:val="000E3FE9"/>
    <w:rsid w:val="000E510C"/>
    <w:rsid w:val="000E512A"/>
    <w:rsid w:val="000E530D"/>
    <w:rsid w:val="000E53DB"/>
    <w:rsid w:val="000E6953"/>
    <w:rsid w:val="000E6C16"/>
    <w:rsid w:val="000E74A2"/>
    <w:rsid w:val="000E7BA0"/>
    <w:rsid w:val="000F02AD"/>
    <w:rsid w:val="000F0AFA"/>
    <w:rsid w:val="000F0B60"/>
    <w:rsid w:val="000F0B84"/>
    <w:rsid w:val="000F0BEC"/>
    <w:rsid w:val="000F139B"/>
    <w:rsid w:val="000F1DB7"/>
    <w:rsid w:val="000F21F0"/>
    <w:rsid w:val="000F2467"/>
    <w:rsid w:val="000F2892"/>
    <w:rsid w:val="000F297B"/>
    <w:rsid w:val="000F36DC"/>
    <w:rsid w:val="000F36FB"/>
    <w:rsid w:val="000F3C56"/>
    <w:rsid w:val="000F3C59"/>
    <w:rsid w:val="000F67B6"/>
    <w:rsid w:val="000F7CAE"/>
    <w:rsid w:val="001002E6"/>
    <w:rsid w:val="0010121F"/>
    <w:rsid w:val="0010186B"/>
    <w:rsid w:val="00101EE4"/>
    <w:rsid w:val="001026D5"/>
    <w:rsid w:val="00102966"/>
    <w:rsid w:val="00102C1A"/>
    <w:rsid w:val="00104A28"/>
    <w:rsid w:val="00104B4A"/>
    <w:rsid w:val="00104C30"/>
    <w:rsid w:val="00105820"/>
    <w:rsid w:val="00105985"/>
    <w:rsid w:val="00105E63"/>
    <w:rsid w:val="00106B43"/>
    <w:rsid w:val="001071BD"/>
    <w:rsid w:val="00107C4E"/>
    <w:rsid w:val="001110D2"/>
    <w:rsid w:val="001114F6"/>
    <w:rsid w:val="00111618"/>
    <w:rsid w:val="0011187B"/>
    <w:rsid w:val="00111BF1"/>
    <w:rsid w:val="00111DE5"/>
    <w:rsid w:val="00111EF7"/>
    <w:rsid w:val="00112641"/>
    <w:rsid w:val="0011296B"/>
    <w:rsid w:val="00112A29"/>
    <w:rsid w:val="00112CF7"/>
    <w:rsid w:val="00112FE6"/>
    <w:rsid w:val="001134CE"/>
    <w:rsid w:val="00113F73"/>
    <w:rsid w:val="00113FC3"/>
    <w:rsid w:val="00113FFD"/>
    <w:rsid w:val="001143E1"/>
    <w:rsid w:val="00114536"/>
    <w:rsid w:val="001147D3"/>
    <w:rsid w:val="00115580"/>
    <w:rsid w:val="00115729"/>
    <w:rsid w:val="0011615C"/>
    <w:rsid w:val="00117661"/>
    <w:rsid w:val="00117842"/>
    <w:rsid w:val="001179BD"/>
    <w:rsid w:val="00120AD2"/>
    <w:rsid w:val="00120C54"/>
    <w:rsid w:val="001211B2"/>
    <w:rsid w:val="0012180C"/>
    <w:rsid w:val="0012189C"/>
    <w:rsid w:val="00121CED"/>
    <w:rsid w:val="00121EC9"/>
    <w:rsid w:val="001227A2"/>
    <w:rsid w:val="00122934"/>
    <w:rsid w:val="00122C6A"/>
    <w:rsid w:val="0012308D"/>
    <w:rsid w:val="001230A5"/>
    <w:rsid w:val="001230F0"/>
    <w:rsid w:val="00123157"/>
    <w:rsid w:val="001236C4"/>
    <w:rsid w:val="00123B58"/>
    <w:rsid w:val="00123E0E"/>
    <w:rsid w:val="00124009"/>
    <w:rsid w:val="001240DA"/>
    <w:rsid w:val="001242ED"/>
    <w:rsid w:val="00124F10"/>
    <w:rsid w:val="001262F5"/>
    <w:rsid w:val="00126789"/>
    <w:rsid w:val="00126904"/>
    <w:rsid w:val="00126980"/>
    <w:rsid w:val="00126B2E"/>
    <w:rsid w:val="00126DC9"/>
    <w:rsid w:val="001275AF"/>
    <w:rsid w:val="001277DD"/>
    <w:rsid w:val="001277ED"/>
    <w:rsid w:val="00127CBF"/>
    <w:rsid w:val="00127D11"/>
    <w:rsid w:val="00131126"/>
    <w:rsid w:val="001317C8"/>
    <w:rsid w:val="00131896"/>
    <w:rsid w:val="001319A2"/>
    <w:rsid w:val="00131B1F"/>
    <w:rsid w:val="00131E5B"/>
    <w:rsid w:val="00132282"/>
    <w:rsid w:val="001324A4"/>
    <w:rsid w:val="00132D6D"/>
    <w:rsid w:val="0013310B"/>
    <w:rsid w:val="00134028"/>
    <w:rsid w:val="00134631"/>
    <w:rsid w:val="00134934"/>
    <w:rsid w:val="00135297"/>
    <w:rsid w:val="0013599C"/>
    <w:rsid w:val="00135AE5"/>
    <w:rsid w:val="00135E18"/>
    <w:rsid w:val="001400FF"/>
    <w:rsid w:val="00140118"/>
    <w:rsid w:val="0014027D"/>
    <w:rsid w:val="00140D82"/>
    <w:rsid w:val="001414B4"/>
    <w:rsid w:val="00141789"/>
    <w:rsid w:val="00142309"/>
    <w:rsid w:val="00142473"/>
    <w:rsid w:val="001439DF"/>
    <w:rsid w:val="00143C4A"/>
    <w:rsid w:val="00143DF8"/>
    <w:rsid w:val="00143F7E"/>
    <w:rsid w:val="001445CA"/>
    <w:rsid w:val="00144A8C"/>
    <w:rsid w:val="00144D58"/>
    <w:rsid w:val="00145326"/>
    <w:rsid w:val="00145F76"/>
    <w:rsid w:val="00146FE7"/>
    <w:rsid w:val="00147A17"/>
    <w:rsid w:val="00150DBA"/>
    <w:rsid w:val="0015133F"/>
    <w:rsid w:val="0015146C"/>
    <w:rsid w:val="00151798"/>
    <w:rsid w:val="00152AA3"/>
    <w:rsid w:val="00152D01"/>
    <w:rsid w:val="00152D4C"/>
    <w:rsid w:val="00153AF4"/>
    <w:rsid w:val="001542BE"/>
    <w:rsid w:val="00154C5D"/>
    <w:rsid w:val="00154C83"/>
    <w:rsid w:val="001554C5"/>
    <w:rsid w:val="001557B3"/>
    <w:rsid w:val="00155E3C"/>
    <w:rsid w:val="00156C3D"/>
    <w:rsid w:val="0015731A"/>
    <w:rsid w:val="001578A2"/>
    <w:rsid w:val="001578C5"/>
    <w:rsid w:val="00157B91"/>
    <w:rsid w:val="00157BB1"/>
    <w:rsid w:val="00157DE3"/>
    <w:rsid w:val="00160310"/>
    <w:rsid w:val="0016064D"/>
    <w:rsid w:val="00160748"/>
    <w:rsid w:val="00160D2E"/>
    <w:rsid w:val="00160F5A"/>
    <w:rsid w:val="00161765"/>
    <w:rsid w:val="00161BF5"/>
    <w:rsid w:val="00162344"/>
    <w:rsid w:val="0016240B"/>
    <w:rsid w:val="00162C81"/>
    <w:rsid w:val="001636BE"/>
    <w:rsid w:val="001636C5"/>
    <w:rsid w:val="00163B5F"/>
    <w:rsid w:val="00163CCE"/>
    <w:rsid w:val="00163D3E"/>
    <w:rsid w:val="00163D87"/>
    <w:rsid w:val="001641BC"/>
    <w:rsid w:val="001643EF"/>
    <w:rsid w:val="00164739"/>
    <w:rsid w:val="00164940"/>
    <w:rsid w:val="00165E2A"/>
    <w:rsid w:val="00166B3E"/>
    <w:rsid w:val="00166DFE"/>
    <w:rsid w:val="00166FB4"/>
    <w:rsid w:val="0016756B"/>
    <w:rsid w:val="001678E4"/>
    <w:rsid w:val="00167D68"/>
    <w:rsid w:val="0017006C"/>
    <w:rsid w:val="001703CA"/>
    <w:rsid w:val="00171917"/>
    <w:rsid w:val="00172193"/>
    <w:rsid w:val="001735AE"/>
    <w:rsid w:val="00173AD0"/>
    <w:rsid w:val="00174396"/>
    <w:rsid w:val="00175470"/>
    <w:rsid w:val="001762ED"/>
    <w:rsid w:val="00176360"/>
    <w:rsid w:val="001764ED"/>
    <w:rsid w:val="001775CC"/>
    <w:rsid w:val="00177717"/>
    <w:rsid w:val="00177AE4"/>
    <w:rsid w:val="00177B65"/>
    <w:rsid w:val="00180891"/>
    <w:rsid w:val="00180A21"/>
    <w:rsid w:val="001818BD"/>
    <w:rsid w:val="00181DC6"/>
    <w:rsid w:val="001822E3"/>
    <w:rsid w:val="00182322"/>
    <w:rsid w:val="0018243A"/>
    <w:rsid w:val="00182477"/>
    <w:rsid w:val="0018251F"/>
    <w:rsid w:val="00182BF8"/>
    <w:rsid w:val="00183ABF"/>
    <w:rsid w:val="001845C4"/>
    <w:rsid w:val="00184B75"/>
    <w:rsid w:val="001862F8"/>
    <w:rsid w:val="00186A4F"/>
    <w:rsid w:val="00186E9F"/>
    <w:rsid w:val="0018707C"/>
    <w:rsid w:val="0018722D"/>
    <w:rsid w:val="001877D2"/>
    <w:rsid w:val="00187A12"/>
    <w:rsid w:val="001902BB"/>
    <w:rsid w:val="00190783"/>
    <w:rsid w:val="001914FA"/>
    <w:rsid w:val="0019201A"/>
    <w:rsid w:val="00192930"/>
    <w:rsid w:val="00192CEF"/>
    <w:rsid w:val="00193528"/>
    <w:rsid w:val="001939D6"/>
    <w:rsid w:val="00193B19"/>
    <w:rsid w:val="00193E11"/>
    <w:rsid w:val="001944FD"/>
    <w:rsid w:val="001945BD"/>
    <w:rsid w:val="0019630A"/>
    <w:rsid w:val="0019644D"/>
    <w:rsid w:val="001965E2"/>
    <w:rsid w:val="00196E15"/>
    <w:rsid w:val="00197E69"/>
    <w:rsid w:val="001A091D"/>
    <w:rsid w:val="001A1382"/>
    <w:rsid w:val="001A1A62"/>
    <w:rsid w:val="001A1C43"/>
    <w:rsid w:val="001A2150"/>
    <w:rsid w:val="001A22A1"/>
    <w:rsid w:val="001A328B"/>
    <w:rsid w:val="001A4548"/>
    <w:rsid w:val="001A4FAB"/>
    <w:rsid w:val="001A5282"/>
    <w:rsid w:val="001A52E0"/>
    <w:rsid w:val="001A55EC"/>
    <w:rsid w:val="001A5845"/>
    <w:rsid w:val="001A5D82"/>
    <w:rsid w:val="001A62DF"/>
    <w:rsid w:val="001A6901"/>
    <w:rsid w:val="001A6AE0"/>
    <w:rsid w:val="001A6EBD"/>
    <w:rsid w:val="001A72F1"/>
    <w:rsid w:val="001A7714"/>
    <w:rsid w:val="001A779B"/>
    <w:rsid w:val="001A7C6E"/>
    <w:rsid w:val="001B0CE5"/>
    <w:rsid w:val="001B1982"/>
    <w:rsid w:val="001B1D4C"/>
    <w:rsid w:val="001B2147"/>
    <w:rsid w:val="001B2205"/>
    <w:rsid w:val="001B2879"/>
    <w:rsid w:val="001B2AE7"/>
    <w:rsid w:val="001B36B0"/>
    <w:rsid w:val="001B3715"/>
    <w:rsid w:val="001B3E32"/>
    <w:rsid w:val="001B43BA"/>
    <w:rsid w:val="001B4BF6"/>
    <w:rsid w:val="001B5909"/>
    <w:rsid w:val="001B630D"/>
    <w:rsid w:val="001B6E50"/>
    <w:rsid w:val="001B7D75"/>
    <w:rsid w:val="001C165B"/>
    <w:rsid w:val="001C2735"/>
    <w:rsid w:val="001C2A86"/>
    <w:rsid w:val="001C34DF"/>
    <w:rsid w:val="001C368A"/>
    <w:rsid w:val="001C37E2"/>
    <w:rsid w:val="001C3ED4"/>
    <w:rsid w:val="001C4189"/>
    <w:rsid w:val="001C48A1"/>
    <w:rsid w:val="001C4A3D"/>
    <w:rsid w:val="001C570C"/>
    <w:rsid w:val="001C57C7"/>
    <w:rsid w:val="001C5A16"/>
    <w:rsid w:val="001C5A78"/>
    <w:rsid w:val="001C5DC3"/>
    <w:rsid w:val="001C5DE8"/>
    <w:rsid w:val="001C5F41"/>
    <w:rsid w:val="001C6111"/>
    <w:rsid w:val="001C668B"/>
    <w:rsid w:val="001C696B"/>
    <w:rsid w:val="001C6B5B"/>
    <w:rsid w:val="001C7363"/>
    <w:rsid w:val="001C7D15"/>
    <w:rsid w:val="001D049F"/>
    <w:rsid w:val="001D0675"/>
    <w:rsid w:val="001D0D60"/>
    <w:rsid w:val="001D1232"/>
    <w:rsid w:val="001D1374"/>
    <w:rsid w:val="001D1C8A"/>
    <w:rsid w:val="001D1F8A"/>
    <w:rsid w:val="001D2862"/>
    <w:rsid w:val="001D3EC6"/>
    <w:rsid w:val="001D4641"/>
    <w:rsid w:val="001D4966"/>
    <w:rsid w:val="001D5287"/>
    <w:rsid w:val="001D5520"/>
    <w:rsid w:val="001D57F9"/>
    <w:rsid w:val="001D5DFF"/>
    <w:rsid w:val="001D69BD"/>
    <w:rsid w:val="001D6E66"/>
    <w:rsid w:val="001D7A94"/>
    <w:rsid w:val="001D7E5F"/>
    <w:rsid w:val="001E0DFA"/>
    <w:rsid w:val="001E0F96"/>
    <w:rsid w:val="001E146A"/>
    <w:rsid w:val="001E1693"/>
    <w:rsid w:val="001E1946"/>
    <w:rsid w:val="001E20AC"/>
    <w:rsid w:val="001E2508"/>
    <w:rsid w:val="001E2BEF"/>
    <w:rsid w:val="001E2DFE"/>
    <w:rsid w:val="001E339C"/>
    <w:rsid w:val="001E3450"/>
    <w:rsid w:val="001E441B"/>
    <w:rsid w:val="001E44B3"/>
    <w:rsid w:val="001E488A"/>
    <w:rsid w:val="001E56F2"/>
    <w:rsid w:val="001E5EA4"/>
    <w:rsid w:val="001E5F02"/>
    <w:rsid w:val="001E6150"/>
    <w:rsid w:val="001E6FCA"/>
    <w:rsid w:val="001E75F7"/>
    <w:rsid w:val="001F1C26"/>
    <w:rsid w:val="001F1CD9"/>
    <w:rsid w:val="001F2131"/>
    <w:rsid w:val="001F2900"/>
    <w:rsid w:val="001F2F76"/>
    <w:rsid w:val="001F3D09"/>
    <w:rsid w:val="001F5ED1"/>
    <w:rsid w:val="001F70C1"/>
    <w:rsid w:val="001F77EA"/>
    <w:rsid w:val="001F7884"/>
    <w:rsid w:val="002003B4"/>
    <w:rsid w:val="00200439"/>
    <w:rsid w:val="00200723"/>
    <w:rsid w:val="00201F1C"/>
    <w:rsid w:val="0020274D"/>
    <w:rsid w:val="002029D7"/>
    <w:rsid w:val="00203821"/>
    <w:rsid w:val="002041D2"/>
    <w:rsid w:val="002045BE"/>
    <w:rsid w:val="002047DB"/>
    <w:rsid w:val="00205142"/>
    <w:rsid w:val="00205944"/>
    <w:rsid w:val="00205B70"/>
    <w:rsid w:val="00205E48"/>
    <w:rsid w:val="002060AC"/>
    <w:rsid w:val="0020614C"/>
    <w:rsid w:val="00206672"/>
    <w:rsid w:val="00210389"/>
    <w:rsid w:val="0021041B"/>
    <w:rsid w:val="00210730"/>
    <w:rsid w:val="00210D47"/>
    <w:rsid w:val="00210F7B"/>
    <w:rsid w:val="00212197"/>
    <w:rsid w:val="002128AA"/>
    <w:rsid w:val="00212F4A"/>
    <w:rsid w:val="0021305F"/>
    <w:rsid w:val="002132D8"/>
    <w:rsid w:val="00213598"/>
    <w:rsid w:val="0021361F"/>
    <w:rsid w:val="002138C6"/>
    <w:rsid w:val="00213EFC"/>
    <w:rsid w:val="0021475B"/>
    <w:rsid w:val="002149AB"/>
    <w:rsid w:val="00214B5D"/>
    <w:rsid w:val="00214C8E"/>
    <w:rsid w:val="0021554C"/>
    <w:rsid w:val="00216317"/>
    <w:rsid w:val="00216432"/>
    <w:rsid w:val="002165D8"/>
    <w:rsid w:val="00216C8C"/>
    <w:rsid w:val="00216F06"/>
    <w:rsid w:val="00220047"/>
    <w:rsid w:val="00220AB2"/>
    <w:rsid w:val="00221436"/>
    <w:rsid w:val="00221475"/>
    <w:rsid w:val="002217DD"/>
    <w:rsid w:val="00221E11"/>
    <w:rsid w:val="002224D9"/>
    <w:rsid w:val="00222763"/>
    <w:rsid w:val="0022304D"/>
    <w:rsid w:val="00223242"/>
    <w:rsid w:val="00223E6F"/>
    <w:rsid w:val="002249B6"/>
    <w:rsid w:val="00225120"/>
    <w:rsid w:val="0022596F"/>
    <w:rsid w:val="00225FA7"/>
    <w:rsid w:val="002266A6"/>
    <w:rsid w:val="00226BB4"/>
    <w:rsid w:val="00227370"/>
    <w:rsid w:val="00227AB5"/>
    <w:rsid w:val="00227C86"/>
    <w:rsid w:val="002305AF"/>
    <w:rsid w:val="00230656"/>
    <w:rsid w:val="00230AC6"/>
    <w:rsid w:val="00230CC6"/>
    <w:rsid w:val="002310C3"/>
    <w:rsid w:val="00231EEA"/>
    <w:rsid w:val="00232394"/>
    <w:rsid w:val="00232563"/>
    <w:rsid w:val="002325B7"/>
    <w:rsid w:val="00232A6E"/>
    <w:rsid w:val="00232FD3"/>
    <w:rsid w:val="002330C6"/>
    <w:rsid w:val="002330E9"/>
    <w:rsid w:val="0023316D"/>
    <w:rsid w:val="002337C0"/>
    <w:rsid w:val="00233B75"/>
    <w:rsid w:val="00234338"/>
    <w:rsid w:val="002345DA"/>
    <w:rsid w:val="00234A3D"/>
    <w:rsid w:val="00234E26"/>
    <w:rsid w:val="00234EFC"/>
    <w:rsid w:val="00234FF4"/>
    <w:rsid w:val="00235017"/>
    <w:rsid w:val="0023578C"/>
    <w:rsid w:val="002358E8"/>
    <w:rsid w:val="00235A7C"/>
    <w:rsid w:val="00236A77"/>
    <w:rsid w:val="00236FBC"/>
    <w:rsid w:val="00237793"/>
    <w:rsid w:val="0023794C"/>
    <w:rsid w:val="00237B4E"/>
    <w:rsid w:val="00237E64"/>
    <w:rsid w:val="00240160"/>
    <w:rsid w:val="00240604"/>
    <w:rsid w:val="002411F0"/>
    <w:rsid w:val="0024133A"/>
    <w:rsid w:val="00241357"/>
    <w:rsid w:val="0024135B"/>
    <w:rsid w:val="002422B2"/>
    <w:rsid w:val="00242559"/>
    <w:rsid w:val="002426B8"/>
    <w:rsid w:val="002427B0"/>
    <w:rsid w:val="00243D78"/>
    <w:rsid w:val="00244FAA"/>
    <w:rsid w:val="0024525B"/>
    <w:rsid w:val="002458D3"/>
    <w:rsid w:val="00245A9D"/>
    <w:rsid w:val="00247A2C"/>
    <w:rsid w:val="00247C7D"/>
    <w:rsid w:val="00250241"/>
    <w:rsid w:val="00250730"/>
    <w:rsid w:val="00250FF1"/>
    <w:rsid w:val="00251564"/>
    <w:rsid w:val="002522B1"/>
    <w:rsid w:val="00252442"/>
    <w:rsid w:val="00252EAB"/>
    <w:rsid w:val="00253241"/>
    <w:rsid w:val="00253772"/>
    <w:rsid w:val="00253C54"/>
    <w:rsid w:val="00253D91"/>
    <w:rsid w:val="0025431F"/>
    <w:rsid w:val="00254504"/>
    <w:rsid w:val="00254879"/>
    <w:rsid w:val="00254A22"/>
    <w:rsid w:val="0025578F"/>
    <w:rsid w:val="00255EF7"/>
    <w:rsid w:val="00255F12"/>
    <w:rsid w:val="00256EAC"/>
    <w:rsid w:val="00257B3C"/>
    <w:rsid w:val="00257C06"/>
    <w:rsid w:val="00257C82"/>
    <w:rsid w:val="00257DD7"/>
    <w:rsid w:val="00257E83"/>
    <w:rsid w:val="002600BF"/>
    <w:rsid w:val="002610BF"/>
    <w:rsid w:val="00261306"/>
    <w:rsid w:val="002613F1"/>
    <w:rsid w:val="00261482"/>
    <w:rsid w:val="00261504"/>
    <w:rsid w:val="00261AB3"/>
    <w:rsid w:val="002622D3"/>
    <w:rsid w:val="00262999"/>
    <w:rsid w:val="00263663"/>
    <w:rsid w:val="00263F3B"/>
    <w:rsid w:val="0026467E"/>
    <w:rsid w:val="00264881"/>
    <w:rsid w:val="00264A73"/>
    <w:rsid w:val="00264B7B"/>
    <w:rsid w:val="00264C14"/>
    <w:rsid w:val="00264CB5"/>
    <w:rsid w:val="00264F19"/>
    <w:rsid w:val="00265810"/>
    <w:rsid w:val="00265FBD"/>
    <w:rsid w:val="002666DD"/>
    <w:rsid w:val="002667AA"/>
    <w:rsid w:val="002669F1"/>
    <w:rsid w:val="002678B3"/>
    <w:rsid w:val="00267A54"/>
    <w:rsid w:val="00267D95"/>
    <w:rsid w:val="002707FA"/>
    <w:rsid w:val="00270B75"/>
    <w:rsid w:val="00270E8F"/>
    <w:rsid w:val="00271150"/>
    <w:rsid w:val="00271289"/>
    <w:rsid w:val="00271742"/>
    <w:rsid w:val="002720D8"/>
    <w:rsid w:val="002726CE"/>
    <w:rsid w:val="00272D09"/>
    <w:rsid w:val="00273B84"/>
    <w:rsid w:val="0027406D"/>
    <w:rsid w:val="00274689"/>
    <w:rsid w:val="002750EE"/>
    <w:rsid w:val="00276113"/>
    <w:rsid w:val="00276865"/>
    <w:rsid w:val="0027732B"/>
    <w:rsid w:val="0027744C"/>
    <w:rsid w:val="00277E9A"/>
    <w:rsid w:val="002808C7"/>
    <w:rsid w:val="00280926"/>
    <w:rsid w:val="00280C67"/>
    <w:rsid w:val="002810C9"/>
    <w:rsid w:val="002810DA"/>
    <w:rsid w:val="002814B6"/>
    <w:rsid w:val="00281731"/>
    <w:rsid w:val="00281CA7"/>
    <w:rsid w:val="0028267A"/>
    <w:rsid w:val="00283196"/>
    <w:rsid w:val="002831C4"/>
    <w:rsid w:val="0028321A"/>
    <w:rsid w:val="0028336F"/>
    <w:rsid w:val="002833B3"/>
    <w:rsid w:val="002837D6"/>
    <w:rsid w:val="00283AC2"/>
    <w:rsid w:val="00283C30"/>
    <w:rsid w:val="00283EDD"/>
    <w:rsid w:val="002840E1"/>
    <w:rsid w:val="00284985"/>
    <w:rsid w:val="00284AE0"/>
    <w:rsid w:val="00285246"/>
    <w:rsid w:val="002868A6"/>
    <w:rsid w:val="00287C2D"/>
    <w:rsid w:val="00290012"/>
    <w:rsid w:val="002906BF"/>
    <w:rsid w:val="00291524"/>
    <w:rsid w:val="002915DC"/>
    <w:rsid w:val="002916A6"/>
    <w:rsid w:val="002916D4"/>
    <w:rsid w:val="00292427"/>
    <w:rsid w:val="00292512"/>
    <w:rsid w:val="00292B44"/>
    <w:rsid w:val="00292E9F"/>
    <w:rsid w:val="00293311"/>
    <w:rsid w:val="002935E3"/>
    <w:rsid w:val="002946FB"/>
    <w:rsid w:val="00294D62"/>
    <w:rsid w:val="002953AA"/>
    <w:rsid w:val="0029596B"/>
    <w:rsid w:val="0029640A"/>
    <w:rsid w:val="0029747F"/>
    <w:rsid w:val="00297895"/>
    <w:rsid w:val="00297B39"/>
    <w:rsid w:val="00297F85"/>
    <w:rsid w:val="002A00B3"/>
    <w:rsid w:val="002A01B4"/>
    <w:rsid w:val="002A0529"/>
    <w:rsid w:val="002A09EF"/>
    <w:rsid w:val="002A0FAA"/>
    <w:rsid w:val="002A2180"/>
    <w:rsid w:val="002A227E"/>
    <w:rsid w:val="002A22CD"/>
    <w:rsid w:val="002A2BD4"/>
    <w:rsid w:val="002A3439"/>
    <w:rsid w:val="002A38E9"/>
    <w:rsid w:val="002A4409"/>
    <w:rsid w:val="002A4E5B"/>
    <w:rsid w:val="002A525D"/>
    <w:rsid w:val="002A5D05"/>
    <w:rsid w:val="002A6578"/>
    <w:rsid w:val="002A66D6"/>
    <w:rsid w:val="002A6796"/>
    <w:rsid w:val="002A6CE7"/>
    <w:rsid w:val="002A79DD"/>
    <w:rsid w:val="002B055F"/>
    <w:rsid w:val="002B07D9"/>
    <w:rsid w:val="002B1899"/>
    <w:rsid w:val="002B1969"/>
    <w:rsid w:val="002B2499"/>
    <w:rsid w:val="002B36E9"/>
    <w:rsid w:val="002B466D"/>
    <w:rsid w:val="002B4980"/>
    <w:rsid w:val="002B5E33"/>
    <w:rsid w:val="002B631D"/>
    <w:rsid w:val="002B651B"/>
    <w:rsid w:val="002B6604"/>
    <w:rsid w:val="002B691A"/>
    <w:rsid w:val="002B6B1C"/>
    <w:rsid w:val="002B6B85"/>
    <w:rsid w:val="002B7010"/>
    <w:rsid w:val="002B71EF"/>
    <w:rsid w:val="002B7329"/>
    <w:rsid w:val="002B76FF"/>
    <w:rsid w:val="002C04DA"/>
    <w:rsid w:val="002C057B"/>
    <w:rsid w:val="002C0987"/>
    <w:rsid w:val="002C0C0D"/>
    <w:rsid w:val="002C0D6F"/>
    <w:rsid w:val="002C11C7"/>
    <w:rsid w:val="002C16CE"/>
    <w:rsid w:val="002C1ABA"/>
    <w:rsid w:val="002C1B66"/>
    <w:rsid w:val="002C1F9B"/>
    <w:rsid w:val="002C20F2"/>
    <w:rsid w:val="002C21DE"/>
    <w:rsid w:val="002C298A"/>
    <w:rsid w:val="002C3666"/>
    <w:rsid w:val="002C4264"/>
    <w:rsid w:val="002C452B"/>
    <w:rsid w:val="002C468E"/>
    <w:rsid w:val="002C522B"/>
    <w:rsid w:val="002C5809"/>
    <w:rsid w:val="002C5AC6"/>
    <w:rsid w:val="002C5CEA"/>
    <w:rsid w:val="002C6819"/>
    <w:rsid w:val="002C6AAF"/>
    <w:rsid w:val="002C7402"/>
    <w:rsid w:val="002C7769"/>
    <w:rsid w:val="002C7B94"/>
    <w:rsid w:val="002C7C8B"/>
    <w:rsid w:val="002C7CCA"/>
    <w:rsid w:val="002C7E09"/>
    <w:rsid w:val="002C7F1D"/>
    <w:rsid w:val="002D0232"/>
    <w:rsid w:val="002D0297"/>
    <w:rsid w:val="002D0A1D"/>
    <w:rsid w:val="002D1024"/>
    <w:rsid w:val="002D10A0"/>
    <w:rsid w:val="002D1CAA"/>
    <w:rsid w:val="002D1D92"/>
    <w:rsid w:val="002D286E"/>
    <w:rsid w:val="002D297C"/>
    <w:rsid w:val="002D2C7E"/>
    <w:rsid w:val="002D2D60"/>
    <w:rsid w:val="002D3624"/>
    <w:rsid w:val="002D3C86"/>
    <w:rsid w:val="002D4B41"/>
    <w:rsid w:val="002D4BA5"/>
    <w:rsid w:val="002D4BC0"/>
    <w:rsid w:val="002D5974"/>
    <w:rsid w:val="002D676E"/>
    <w:rsid w:val="002D7DA3"/>
    <w:rsid w:val="002E0144"/>
    <w:rsid w:val="002E0211"/>
    <w:rsid w:val="002E02BA"/>
    <w:rsid w:val="002E0FF7"/>
    <w:rsid w:val="002E1D50"/>
    <w:rsid w:val="002E1EB0"/>
    <w:rsid w:val="002E2228"/>
    <w:rsid w:val="002E2539"/>
    <w:rsid w:val="002E2B02"/>
    <w:rsid w:val="002E2EBB"/>
    <w:rsid w:val="002E2FD5"/>
    <w:rsid w:val="002E32B1"/>
    <w:rsid w:val="002E33E9"/>
    <w:rsid w:val="002E35D1"/>
    <w:rsid w:val="002E36E6"/>
    <w:rsid w:val="002E39C3"/>
    <w:rsid w:val="002E3BAD"/>
    <w:rsid w:val="002E3F47"/>
    <w:rsid w:val="002E4452"/>
    <w:rsid w:val="002E45C9"/>
    <w:rsid w:val="002E4E17"/>
    <w:rsid w:val="002E5605"/>
    <w:rsid w:val="002E5A24"/>
    <w:rsid w:val="002E5EB8"/>
    <w:rsid w:val="002E64C3"/>
    <w:rsid w:val="002E67F3"/>
    <w:rsid w:val="002E682E"/>
    <w:rsid w:val="002E6C73"/>
    <w:rsid w:val="002E6DBD"/>
    <w:rsid w:val="002E75A9"/>
    <w:rsid w:val="002E79F4"/>
    <w:rsid w:val="002F1290"/>
    <w:rsid w:val="002F18EA"/>
    <w:rsid w:val="002F1A61"/>
    <w:rsid w:val="002F2186"/>
    <w:rsid w:val="002F2573"/>
    <w:rsid w:val="002F2586"/>
    <w:rsid w:val="002F2CA6"/>
    <w:rsid w:val="002F2DED"/>
    <w:rsid w:val="002F2E68"/>
    <w:rsid w:val="002F2F52"/>
    <w:rsid w:val="002F4143"/>
    <w:rsid w:val="002F424D"/>
    <w:rsid w:val="002F4451"/>
    <w:rsid w:val="002F4A4B"/>
    <w:rsid w:val="002F58A0"/>
    <w:rsid w:val="002F626D"/>
    <w:rsid w:val="002F69EC"/>
    <w:rsid w:val="002F77F4"/>
    <w:rsid w:val="003013E7"/>
    <w:rsid w:val="00301B8A"/>
    <w:rsid w:val="0030362F"/>
    <w:rsid w:val="00303FE2"/>
    <w:rsid w:val="00305184"/>
    <w:rsid w:val="00305946"/>
    <w:rsid w:val="003059C0"/>
    <w:rsid w:val="00306646"/>
    <w:rsid w:val="00306CE0"/>
    <w:rsid w:val="00306D59"/>
    <w:rsid w:val="00306F8B"/>
    <w:rsid w:val="00307588"/>
    <w:rsid w:val="0031019F"/>
    <w:rsid w:val="003106D7"/>
    <w:rsid w:val="00310CCD"/>
    <w:rsid w:val="00311235"/>
    <w:rsid w:val="00311A47"/>
    <w:rsid w:val="00311D73"/>
    <w:rsid w:val="00312B25"/>
    <w:rsid w:val="00313255"/>
    <w:rsid w:val="0031375E"/>
    <w:rsid w:val="00313886"/>
    <w:rsid w:val="00314D78"/>
    <w:rsid w:val="00314DFA"/>
    <w:rsid w:val="00315107"/>
    <w:rsid w:val="0031575E"/>
    <w:rsid w:val="003157F8"/>
    <w:rsid w:val="00315F46"/>
    <w:rsid w:val="0031641E"/>
    <w:rsid w:val="00317213"/>
    <w:rsid w:val="0031761C"/>
    <w:rsid w:val="00317A18"/>
    <w:rsid w:val="00317D3A"/>
    <w:rsid w:val="0032007C"/>
    <w:rsid w:val="003209B2"/>
    <w:rsid w:val="003209EB"/>
    <w:rsid w:val="00320CE8"/>
    <w:rsid w:val="00321103"/>
    <w:rsid w:val="0032110A"/>
    <w:rsid w:val="00322606"/>
    <w:rsid w:val="003230A0"/>
    <w:rsid w:val="00323A6C"/>
    <w:rsid w:val="003247CD"/>
    <w:rsid w:val="00324A7B"/>
    <w:rsid w:val="00324AE5"/>
    <w:rsid w:val="00325340"/>
    <w:rsid w:val="003254B8"/>
    <w:rsid w:val="003256FA"/>
    <w:rsid w:val="0032580B"/>
    <w:rsid w:val="00325A3B"/>
    <w:rsid w:val="00325CBE"/>
    <w:rsid w:val="00326DD2"/>
    <w:rsid w:val="00330809"/>
    <w:rsid w:val="003312ED"/>
    <w:rsid w:val="00331A10"/>
    <w:rsid w:val="0033383A"/>
    <w:rsid w:val="00334234"/>
    <w:rsid w:val="003342F9"/>
    <w:rsid w:val="00334D03"/>
    <w:rsid w:val="003354E0"/>
    <w:rsid w:val="00336468"/>
    <w:rsid w:val="0033762B"/>
    <w:rsid w:val="00337C0F"/>
    <w:rsid w:val="00337C2B"/>
    <w:rsid w:val="003404D3"/>
    <w:rsid w:val="00340B65"/>
    <w:rsid w:val="00340E51"/>
    <w:rsid w:val="0034126C"/>
    <w:rsid w:val="00342466"/>
    <w:rsid w:val="003436C8"/>
    <w:rsid w:val="0034370A"/>
    <w:rsid w:val="0034398C"/>
    <w:rsid w:val="00343BD4"/>
    <w:rsid w:val="003442F3"/>
    <w:rsid w:val="0034484E"/>
    <w:rsid w:val="00344991"/>
    <w:rsid w:val="00344FB2"/>
    <w:rsid w:val="0034541F"/>
    <w:rsid w:val="003458EA"/>
    <w:rsid w:val="00346277"/>
    <w:rsid w:val="003463F4"/>
    <w:rsid w:val="00346700"/>
    <w:rsid w:val="003467AC"/>
    <w:rsid w:val="00347600"/>
    <w:rsid w:val="00350317"/>
    <w:rsid w:val="0035083B"/>
    <w:rsid w:val="00350A6B"/>
    <w:rsid w:val="00350FC8"/>
    <w:rsid w:val="00351380"/>
    <w:rsid w:val="0035174E"/>
    <w:rsid w:val="00351F14"/>
    <w:rsid w:val="00352B6A"/>
    <w:rsid w:val="0035336D"/>
    <w:rsid w:val="00353F6F"/>
    <w:rsid w:val="003547E2"/>
    <w:rsid w:val="00354A12"/>
    <w:rsid w:val="00355220"/>
    <w:rsid w:val="003553C2"/>
    <w:rsid w:val="00355789"/>
    <w:rsid w:val="00355794"/>
    <w:rsid w:val="0035764E"/>
    <w:rsid w:val="0035772E"/>
    <w:rsid w:val="00357EB5"/>
    <w:rsid w:val="00360267"/>
    <w:rsid w:val="0036036C"/>
    <w:rsid w:val="0036056C"/>
    <w:rsid w:val="00360792"/>
    <w:rsid w:val="003608C1"/>
    <w:rsid w:val="00360B63"/>
    <w:rsid w:val="00360D91"/>
    <w:rsid w:val="0036148B"/>
    <w:rsid w:val="00361662"/>
    <w:rsid w:val="00361F1C"/>
    <w:rsid w:val="00362301"/>
    <w:rsid w:val="00362FFD"/>
    <w:rsid w:val="00363BAB"/>
    <w:rsid w:val="00363D0E"/>
    <w:rsid w:val="00363F4B"/>
    <w:rsid w:val="003640E0"/>
    <w:rsid w:val="00364388"/>
    <w:rsid w:val="003653C3"/>
    <w:rsid w:val="003654FC"/>
    <w:rsid w:val="00365EF8"/>
    <w:rsid w:val="0036628B"/>
    <w:rsid w:val="003669A4"/>
    <w:rsid w:val="00366B01"/>
    <w:rsid w:val="00367003"/>
    <w:rsid w:val="00367131"/>
    <w:rsid w:val="00367157"/>
    <w:rsid w:val="00367352"/>
    <w:rsid w:val="003675DE"/>
    <w:rsid w:val="003702F2"/>
    <w:rsid w:val="00371AB6"/>
    <w:rsid w:val="00371C1D"/>
    <w:rsid w:val="00372356"/>
    <w:rsid w:val="00372C07"/>
    <w:rsid w:val="0037359F"/>
    <w:rsid w:val="003736DB"/>
    <w:rsid w:val="0037499D"/>
    <w:rsid w:val="00375167"/>
    <w:rsid w:val="003753F2"/>
    <w:rsid w:val="003759ED"/>
    <w:rsid w:val="00375F43"/>
    <w:rsid w:val="00376363"/>
    <w:rsid w:val="003763FD"/>
    <w:rsid w:val="003764CC"/>
    <w:rsid w:val="00376562"/>
    <w:rsid w:val="003766F0"/>
    <w:rsid w:val="00376A1D"/>
    <w:rsid w:val="00376D68"/>
    <w:rsid w:val="00376F05"/>
    <w:rsid w:val="00377497"/>
    <w:rsid w:val="00377C7C"/>
    <w:rsid w:val="00377D71"/>
    <w:rsid w:val="00377D72"/>
    <w:rsid w:val="0038105A"/>
    <w:rsid w:val="003810D3"/>
    <w:rsid w:val="00381501"/>
    <w:rsid w:val="003818B5"/>
    <w:rsid w:val="00382488"/>
    <w:rsid w:val="003827F2"/>
    <w:rsid w:val="00382899"/>
    <w:rsid w:val="00382D70"/>
    <w:rsid w:val="00383A35"/>
    <w:rsid w:val="00383D25"/>
    <w:rsid w:val="00383DE9"/>
    <w:rsid w:val="0038400A"/>
    <w:rsid w:val="00384F30"/>
    <w:rsid w:val="00385BA6"/>
    <w:rsid w:val="00386923"/>
    <w:rsid w:val="00386C88"/>
    <w:rsid w:val="00387334"/>
    <w:rsid w:val="0038757C"/>
    <w:rsid w:val="0038795F"/>
    <w:rsid w:val="0039016D"/>
    <w:rsid w:val="00390548"/>
    <w:rsid w:val="00390599"/>
    <w:rsid w:val="0039107E"/>
    <w:rsid w:val="00392BC9"/>
    <w:rsid w:val="00393E6A"/>
    <w:rsid w:val="003945EB"/>
    <w:rsid w:val="00394AB9"/>
    <w:rsid w:val="00395186"/>
    <w:rsid w:val="00395E00"/>
    <w:rsid w:val="00396093"/>
    <w:rsid w:val="003968FC"/>
    <w:rsid w:val="0039744E"/>
    <w:rsid w:val="00397E91"/>
    <w:rsid w:val="003A02FC"/>
    <w:rsid w:val="003A042E"/>
    <w:rsid w:val="003A079A"/>
    <w:rsid w:val="003A0E73"/>
    <w:rsid w:val="003A0ED1"/>
    <w:rsid w:val="003A123A"/>
    <w:rsid w:val="003A185F"/>
    <w:rsid w:val="003A1F5C"/>
    <w:rsid w:val="003A23AA"/>
    <w:rsid w:val="003A2CDA"/>
    <w:rsid w:val="003A3198"/>
    <w:rsid w:val="003A3244"/>
    <w:rsid w:val="003A36E5"/>
    <w:rsid w:val="003A3E19"/>
    <w:rsid w:val="003A3EB8"/>
    <w:rsid w:val="003A41BD"/>
    <w:rsid w:val="003A520C"/>
    <w:rsid w:val="003A5330"/>
    <w:rsid w:val="003A5A9E"/>
    <w:rsid w:val="003A701E"/>
    <w:rsid w:val="003A712D"/>
    <w:rsid w:val="003A7B62"/>
    <w:rsid w:val="003A7B84"/>
    <w:rsid w:val="003A7C2B"/>
    <w:rsid w:val="003A7E95"/>
    <w:rsid w:val="003A7EC0"/>
    <w:rsid w:val="003B089A"/>
    <w:rsid w:val="003B0908"/>
    <w:rsid w:val="003B0A28"/>
    <w:rsid w:val="003B0B64"/>
    <w:rsid w:val="003B1382"/>
    <w:rsid w:val="003B1CC0"/>
    <w:rsid w:val="003B38AE"/>
    <w:rsid w:val="003B3EA9"/>
    <w:rsid w:val="003B4ABF"/>
    <w:rsid w:val="003B4BD3"/>
    <w:rsid w:val="003B50DF"/>
    <w:rsid w:val="003B5445"/>
    <w:rsid w:val="003B551C"/>
    <w:rsid w:val="003B5AA3"/>
    <w:rsid w:val="003B5AF3"/>
    <w:rsid w:val="003B6145"/>
    <w:rsid w:val="003B6374"/>
    <w:rsid w:val="003B6B73"/>
    <w:rsid w:val="003B7224"/>
    <w:rsid w:val="003B7A6F"/>
    <w:rsid w:val="003B7DC6"/>
    <w:rsid w:val="003C0A57"/>
    <w:rsid w:val="003C0AC2"/>
    <w:rsid w:val="003C0B1B"/>
    <w:rsid w:val="003C146F"/>
    <w:rsid w:val="003C1561"/>
    <w:rsid w:val="003C1570"/>
    <w:rsid w:val="003C34DF"/>
    <w:rsid w:val="003C3B21"/>
    <w:rsid w:val="003C4225"/>
    <w:rsid w:val="003C437D"/>
    <w:rsid w:val="003C476D"/>
    <w:rsid w:val="003C49E1"/>
    <w:rsid w:val="003C4F13"/>
    <w:rsid w:val="003C5118"/>
    <w:rsid w:val="003C5314"/>
    <w:rsid w:val="003C5764"/>
    <w:rsid w:val="003C5826"/>
    <w:rsid w:val="003C59A6"/>
    <w:rsid w:val="003C5B87"/>
    <w:rsid w:val="003C60B1"/>
    <w:rsid w:val="003C6105"/>
    <w:rsid w:val="003C6118"/>
    <w:rsid w:val="003C6FE1"/>
    <w:rsid w:val="003C788D"/>
    <w:rsid w:val="003D09BC"/>
    <w:rsid w:val="003D0C2D"/>
    <w:rsid w:val="003D134A"/>
    <w:rsid w:val="003D1A53"/>
    <w:rsid w:val="003D27CF"/>
    <w:rsid w:val="003D2BC2"/>
    <w:rsid w:val="003D3472"/>
    <w:rsid w:val="003D3F39"/>
    <w:rsid w:val="003D3F66"/>
    <w:rsid w:val="003D4065"/>
    <w:rsid w:val="003D4219"/>
    <w:rsid w:val="003D49C4"/>
    <w:rsid w:val="003D5D2F"/>
    <w:rsid w:val="003D6496"/>
    <w:rsid w:val="003D699A"/>
    <w:rsid w:val="003D6DA6"/>
    <w:rsid w:val="003D74A7"/>
    <w:rsid w:val="003D752A"/>
    <w:rsid w:val="003D75C7"/>
    <w:rsid w:val="003D7C82"/>
    <w:rsid w:val="003E03A6"/>
    <w:rsid w:val="003E0495"/>
    <w:rsid w:val="003E0498"/>
    <w:rsid w:val="003E1115"/>
    <w:rsid w:val="003E1A57"/>
    <w:rsid w:val="003E1CDE"/>
    <w:rsid w:val="003E1D53"/>
    <w:rsid w:val="003E1E2B"/>
    <w:rsid w:val="003E1F5F"/>
    <w:rsid w:val="003E2098"/>
    <w:rsid w:val="003E221D"/>
    <w:rsid w:val="003E2A18"/>
    <w:rsid w:val="003E3428"/>
    <w:rsid w:val="003E46FC"/>
    <w:rsid w:val="003E4A93"/>
    <w:rsid w:val="003E4C04"/>
    <w:rsid w:val="003E51BA"/>
    <w:rsid w:val="003E54A6"/>
    <w:rsid w:val="003E57B2"/>
    <w:rsid w:val="003E5A7C"/>
    <w:rsid w:val="003E5AB4"/>
    <w:rsid w:val="003E6042"/>
    <w:rsid w:val="003E66D6"/>
    <w:rsid w:val="003E67BD"/>
    <w:rsid w:val="003E68A0"/>
    <w:rsid w:val="003E68B6"/>
    <w:rsid w:val="003E6C23"/>
    <w:rsid w:val="003E6FB7"/>
    <w:rsid w:val="003E7E52"/>
    <w:rsid w:val="003F0B35"/>
    <w:rsid w:val="003F1114"/>
    <w:rsid w:val="003F119A"/>
    <w:rsid w:val="003F1C53"/>
    <w:rsid w:val="003F27CE"/>
    <w:rsid w:val="003F29EC"/>
    <w:rsid w:val="003F33BA"/>
    <w:rsid w:val="003F35BD"/>
    <w:rsid w:val="003F4585"/>
    <w:rsid w:val="003F48D2"/>
    <w:rsid w:val="003F4B83"/>
    <w:rsid w:val="003F58B0"/>
    <w:rsid w:val="003F6204"/>
    <w:rsid w:val="003F6309"/>
    <w:rsid w:val="003F7ADC"/>
    <w:rsid w:val="003F7B79"/>
    <w:rsid w:val="003F7BF3"/>
    <w:rsid w:val="0040052C"/>
    <w:rsid w:val="00400E32"/>
    <w:rsid w:val="00400FCD"/>
    <w:rsid w:val="004015E6"/>
    <w:rsid w:val="00402516"/>
    <w:rsid w:val="00402AB8"/>
    <w:rsid w:val="00402C85"/>
    <w:rsid w:val="00403E05"/>
    <w:rsid w:val="00404BC3"/>
    <w:rsid w:val="00404CBF"/>
    <w:rsid w:val="00405877"/>
    <w:rsid w:val="00406402"/>
    <w:rsid w:val="004065D0"/>
    <w:rsid w:val="00406C32"/>
    <w:rsid w:val="004076DD"/>
    <w:rsid w:val="00410AE0"/>
    <w:rsid w:val="00410B9D"/>
    <w:rsid w:val="00410DC5"/>
    <w:rsid w:val="00411285"/>
    <w:rsid w:val="00411782"/>
    <w:rsid w:val="00411C1F"/>
    <w:rsid w:val="004121E5"/>
    <w:rsid w:val="00412314"/>
    <w:rsid w:val="004127AD"/>
    <w:rsid w:val="00412AF4"/>
    <w:rsid w:val="00412BA9"/>
    <w:rsid w:val="0041333B"/>
    <w:rsid w:val="0041373A"/>
    <w:rsid w:val="00413E6B"/>
    <w:rsid w:val="004141BF"/>
    <w:rsid w:val="00414F5A"/>
    <w:rsid w:val="00415130"/>
    <w:rsid w:val="004154A2"/>
    <w:rsid w:val="004154CA"/>
    <w:rsid w:val="0041550B"/>
    <w:rsid w:val="00415840"/>
    <w:rsid w:val="00416365"/>
    <w:rsid w:val="004163D1"/>
    <w:rsid w:val="00416A94"/>
    <w:rsid w:val="00416C8F"/>
    <w:rsid w:val="00416EA9"/>
    <w:rsid w:val="00417046"/>
    <w:rsid w:val="00417629"/>
    <w:rsid w:val="0042010F"/>
    <w:rsid w:val="00421360"/>
    <w:rsid w:val="004220B2"/>
    <w:rsid w:val="0042221D"/>
    <w:rsid w:val="004222AD"/>
    <w:rsid w:val="00422BAC"/>
    <w:rsid w:val="004231FA"/>
    <w:rsid w:val="004237DD"/>
    <w:rsid w:val="00424A75"/>
    <w:rsid w:val="00424B0C"/>
    <w:rsid w:val="00424DDD"/>
    <w:rsid w:val="00425702"/>
    <w:rsid w:val="00425EA3"/>
    <w:rsid w:val="004264AF"/>
    <w:rsid w:val="004267AE"/>
    <w:rsid w:val="004268B3"/>
    <w:rsid w:val="00426978"/>
    <w:rsid w:val="00426B97"/>
    <w:rsid w:val="00426C67"/>
    <w:rsid w:val="00426E67"/>
    <w:rsid w:val="00426FEE"/>
    <w:rsid w:val="00427389"/>
    <w:rsid w:val="0042767F"/>
    <w:rsid w:val="004307FF"/>
    <w:rsid w:val="00431396"/>
    <w:rsid w:val="00431760"/>
    <w:rsid w:val="00431C4F"/>
    <w:rsid w:val="00431D98"/>
    <w:rsid w:val="00431F6E"/>
    <w:rsid w:val="0043213D"/>
    <w:rsid w:val="00432449"/>
    <w:rsid w:val="004328EB"/>
    <w:rsid w:val="00432CA5"/>
    <w:rsid w:val="00432D8F"/>
    <w:rsid w:val="00432FDE"/>
    <w:rsid w:val="0043384A"/>
    <w:rsid w:val="00434894"/>
    <w:rsid w:val="00434E4E"/>
    <w:rsid w:val="00434FA1"/>
    <w:rsid w:val="00435429"/>
    <w:rsid w:val="00435442"/>
    <w:rsid w:val="004360EF"/>
    <w:rsid w:val="00436408"/>
    <w:rsid w:val="00436FF1"/>
    <w:rsid w:val="004373EB"/>
    <w:rsid w:val="00437C73"/>
    <w:rsid w:val="00437D71"/>
    <w:rsid w:val="004400BE"/>
    <w:rsid w:val="00440E03"/>
    <w:rsid w:val="00441177"/>
    <w:rsid w:val="004413F3"/>
    <w:rsid w:val="004416FE"/>
    <w:rsid w:val="00441AB7"/>
    <w:rsid w:val="004421AD"/>
    <w:rsid w:val="004423A4"/>
    <w:rsid w:val="004426AE"/>
    <w:rsid w:val="00442B60"/>
    <w:rsid w:val="00442E30"/>
    <w:rsid w:val="00443D4B"/>
    <w:rsid w:val="004448D8"/>
    <w:rsid w:val="004449FE"/>
    <w:rsid w:val="00444B19"/>
    <w:rsid w:val="00444BBC"/>
    <w:rsid w:val="00445161"/>
    <w:rsid w:val="00445A1D"/>
    <w:rsid w:val="00445A32"/>
    <w:rsid w:val="00446678"/>
    <w:rsid w:val="004472D5"/>
    <w:rsid w:val="004475B5"/>
    <w:rsid w:val="00447E7A"/>
    <w:rsid w:val="004501EA"/>
    <w:rsid w:val="00450223"/>
    <w:rsid w:val="0045082C"/>
    <w:rsid w:val="00450A98"/>
    <w:rsid w:val="00450F85"/>
    <w:rsid w:val="00451097"/>
    <w:rsid w:val="004513A2"/>
    <w:rsid w:val="004513C3"/>
    <w:rsid w:val="00451ED7"/>
    <w:rsid w:val="00451FE7"/>
    <w:rsid w:val="0045250E"/>
    <w:rsid w:val="00453945"/>
    <w:rsid w:val="00454180"/>
    <w:rsid w:val="00455A10"/>
    <w:rsid w:val="00455A72"/>
    <w:rsid w:val="00455AFB"/>
    <w:rsid w:val="004561A8"/>
    <w:rsid w:val="004565D9"/>
    <w:rsid w:val="004573D9"/>
    <w:rsid w:val="00457442"/>
    <w:rsid w:val="00457924"/>
    <w:rsid w:val="00457CE4"/>
    <w:rsid w:val="004600D4"/>
    <w:rsid w:val="00460168"/>
    <w:rsid w:val="004603F2"/>
    <w:rsid w:val="00460F63"/>
    <w:rsid w:val="004611C9"/>
    <w:rsid w:val="00461ACF"/>
    <w:rsid w:val="004620C1"/>
    <w:rsid w:val="00462477"/>
    <w:rsid w:val="00462512"/>
    <w:rsid w:val="00462AF4"/>
    <w:rsid w:val="00462C9A"/>
    <w:rsid w:val="00462E92"/>
    <w:rsid w:val="00463567"/>
    <w:rsid w:val="00463C82"/>
    <w:rsid w:val="004645AA"/>
    <w:rsid w:val="0046466A"/>
    <w:rsid w:val="00464906"/>
    <w:rsid w:val="00464A59"/>
    <w:rsid w:val="0046596E"/>
    <w:rsid w:val="00465E69"/>
    <w:rsid w:val="00465E73"/>
    <w:rsid w:val="004661AE"/>
    <w:rsid w:val="004662C8"/>
    <w:rsid w:val="004665FD"/>
    <w:rsid w:val="00467433"/>
    <w:rsid w:val="004674F3"/>
    <w:rsid w:val="00467C00"/>
    <w:rsid w:val="00467C75"/>
    <w:rsid w:val="00470541"/>
    <w:rsid w:val="0047093F"/>
    <w:rsid w:val="00471191"/>
    <w:rsid w:val="00472DAD"/>
    <w:rsid w:val="00473345"/>
    <w:rsid w:val="00473749"/>
    <w:rsid w:val="00474030"/>
    <w:rsid w:val="00474CEC"/>
    <w:rsid w:val="00474E35"/>
    <w:rsid w:val="00475779"/>
    <w:rsid w:val="00475ECF"/>
    <w:rsid w:val="00475FC2"/>
    <w:rsid w:val="0047629D"/>
    <w:rsid w:val="004773D5"/>
    <w:rsid w:val="00477629"/>
    <w:rsid w:val="00477A28"/>
    <w:rsid w:val="004809B1"/>
    <w:rsid w:val="004809CF"/>
    <w:rsid w:val="00481745"/>
    <w:rsid w:val="004829FC"/>
    <w:rsid w:val="00482F5E"/>
    <w:rsid w:val="004832D2"/>
    <w:rsid w:val="004835AA"/>
    <w:rsid w:val="00483605"/>
    <w:rsid w:val="00484378"/>
    <w:rsid w:val="00484C0D"/>
    <w:rsid w:val="00484D2F"/>
    <w:rsid w:val="00484FB2"/>
    <w:rsid w:val="00485079"/>
    <w:rsid w:val="00485153"/>
    <w:rsid w:val="00485F32"/>
    <w:rsid w:val="00486BE8"/>
    <w:rsid w:val="00487108"/>
    <w:rsid w:val="004872B9"/>
    <w:rsid w:val="004872C4"/>
    <w:rsid w:val="00487469"/>
    <w:rsid w:val="00487C2D"/>
    <w:rsid w:val="00487C2F"/>
    <w:rsid w:val="00490A15"/>
    <w:rsid w:val="00491262"/>
    <w:rsid w:val="00491B4E"/>
    <w:rsid w:val="00491B61"/>
    <w:rsid w:val="00492232"/>
    <w:rsid w:val="0049242B"/>
    <w:rsid w:val="004929DA"/>
    <w:rsid w:val="00492AF0"/>
    <w:rsid w:val="004937C3"/>
    <w:rsid w:val="00493DB2"/>
    <w:rsid w:val="00494106"/>
    <w:rsid w:val="0049489B"/>
    <w:rsid w:val="00495975"/>
    <w:rsid w:val="0049698F"/>
    <w:rsid w:val="00496F83"/>
    <w:rsid w:val="0049720C"/>
    <w:rsid w:val="00497BBB"/>
    <w:rsid w:val="00497ECA"/>
    <w:rsid w:val="004A048D"/>
    <w:rsid w:val="004A0541"/>
    <w:rsid w:val="004A05DA"/>
    <w:rsid w:val="004A06B7"/>
    <w:rsid w:val="004A08BD"/>
    <w:rsid w:val="004A0D85"/>
    <w:rsid w:val="004A1495"/>
    <w:rsid w:val="004A177E"/>
    <w:rsid w:val="004A1FC2"/>
    <w:rsid w:val="004A2943"/>
    <w:rsid w:val="004A320F"/>
    <w:rsid w:val="004A3639"/>
    <w:rsid w:val="004A4201"/>
    <w:rsid w:val="004A45E5"/>
    <w:rsid w:val="004A4996"/>
    <w:rsid w:val="004A5D25"/>
    <w:rsid w:val="004A6259"/>
    <w:rsid w:val="004A677F"/>
    <w:rsid w:val="004A696B"/>
    <w:rsid w:val="004A6A01"/>
    <w:rsid w:val="004A6A7A"/>
    <w:rsid w:val="004A6FD5"/>
    <w:rsid w:val="004A7306"/>
    <w:rsid w:val="004A7603"/>
    <w:rsid w:val="004A79DF"/>
    <w:rsid w:val="004A7A89"/>
    <w:rsid w:val="004A7B83"/>
    <w:rsid w:val="004B01A3"/>
    <w:rsid w:val="004B0381"/>
    <w:rsid w:val="004B0654"/>
    <w:rsid w:val="004B09C8"/>
    <w:rsid w:val="004B09F0"/>
    <w:rsid w:val="004B0AC8"/>
    <w:rsid w:val="004B1146"/>
    <w:rsid w:val="004B16BC"/>
    <w:rsid w:val="004B1EAF"/>
    <w:rsid w:val="004B1FCE"/>
    <w:rsid w:val="004B27C2"/>
    <w:rsid w:val="004B2C99"/>
    <w:rsid w:val="004B2D1D"/>
    <w:rsid w:val="004B3AF8"/>
    <w:rsid w:val="004B4999"/>
    <w:rsid w:val="004B4F0B"/>
    <w:rsid w:val="004B505A"/>
    <w:rsid w:val="004B5557"/>
    <w:rsid w:val="004B55AF"/>
    <w:rsid w:val="004B55FA"/>
    <w:rsid w:val="004B569B"/>
    <w:rsid w:val="004B63F1"/>
    <w:rsid w:val="004B6456"/>
    <w:rsid w:val="004B6BEB"/>
    <w:rsid w:val="004B6D88"/>
    <w:rsid w:val="004B7A46"/>
    <w:rsid w:val="004C0445"/>
    <w:rsid w:val="004C04BD"/>
    <w:rsid w:val="004C0531"/>
    <w:rsid w:val="004C062D"/>
    <w:rsid w:val="004C06D2"/>
    <w:rsid w:val="004C0A0B"/>
    <w:rsid w:val="004C0ACC"/>
    <w:rsid w:val="004C2A70"/>
    <w:rsid w:val="004C2C4C"/>
    <w:rsid w:val="004C2CF1"/>
    <w:rsid w:val="004C2E7A"/>
    <w:rsid w:val="004C3187"/>
    <w:rsid w:val="004C36AE"/>
    <w:rsid w:val="004C3B65"/>
    <w:rsid w:val="004C3DE3"/>
    <w:rsid w:val="004C3E1E"/>
    <w:rsid w:val="004C4103"/>
    <w:rsid w:val="004C41A0"/>
    <w:rsid w:val="004C5188"/>
    <w:rsid w:val="004C560C"/>
    <w:rsid w:val="004C6FA8"/>
    <w:rsid w:val="004C7BCC"/>
    <w:rsid w:val="004C7CB9"/>
    <w:rsid w:val="004D00D5"/>
    <w:rsid w:val="004D050E"/>
    <w:rsid w:val="004D1297"/>
    <w:rsid w:val="004D15DD"/>
    <w:rsid w:val="004D1701"/>
    <w:rsid w:val="004D1994"/>
    <w:rsid w:val="004D2387"/>
    <w:rsid w:val="004D2DF6"/>
    <w:rsid w:val="004D3738"/>
    <w:rsid w:val="004D39A1"/>
    <w:rsid w:val="004D47B7"/>
    <w:rsid w:val="004D5904"/>
    <w:rsid w:val="004D5AD7"/>
    <w:rsid w:val="004D5D69"/>
    <w:rsid w:val="004D6028"/>
    <w:rsid w:val="004D6157"/>
    <w:rsid w:val="004D716F"/>
    <w:rsid w:val="004D7FA0"/>
    <w:rsid w:val="004E041E"/>
    <w:rsid w:val="004E072E"/>
    <w:rsid w:val="004E07B7"/>
    <w:rsid w:val="004E1620"/>
    <w:rsid w:val="004E17ED"/>
    <w:rsid w:val="004E1BF1"/>
    <w:rsid w:val="004E1CE5"/>
    <w:rsid w:val="004E21F7"/>
    <w:rsid w:val="004E21F9"/>
    <w:rsid w:val="004E23BB"/>
    <w:rsid w:val="004E3252"/>
    <w:rsid w:val="004E329E"/>
    <w:rsid w:val="004E32CF"/>
    <w:rsid w:val="004E36AF"/>
    <w:rsid w:val="004E3B42"/>
    <w:rsid w:val="004E3D36"/>
    <w:rsid w:val="004E3D73"/>
    <w:rsid w:val="004E4634"/>
    <w:rsid w:val="004E4A77"/>
    <w:rsid w:val="004E5081"/>
    <w:rsid w:val="004E52D8"/>
    <w:rsid w:val="004E5439"/>
    <w:rsid w:val="004E556E"/>
    <w:rsid w:val="004E5B46"/>
    <w:rsid w:val="004E640C"/>
    <w:rsid w:val="004E6B34"/>
    <w:rsid w:val="004E72D5"/>
    <w:rsid w:val="004E72E0"/>
    <w:rsid w:val="004E7BBB"/>
    <w:rsid w:val="004E7F3B"/>
    <w:rsid w:val="004F0E1F"/>
    <w:rsid w:val="004F0F78"/>
    <w:rsid w:val="004F15C5"/>
    <w:rsid w:val="004F1C3D"/>
    <w:rsid w:val="004F27F3"/>
    <w:rsid w:val="004F2832"/>
    <w:rsid w:val="004F2DAC"/>
    <w:rsid w:val="004F4976"/>
    <w:rsid w:val="004F5AC6"/>
    <w:rsid w:val="004F6A7A"/>
    <w:rsid w:val="004F6C4A"/>
    <w:rsid w:val="004F7095"/>
    <w:rsid w:val="004F7340"/>
    <w:rsid w:val="004F74D5"/>
    <w:rsid w:val="004F7C4A"/>
    <w:rsid w:val="004F7DF7"/>
    <w:rsid w:val="004F7FF4"/>
    <w:rsid w:val="0050083F"/>
    <w:rsid w:val="00501227"/>
    <w:rsid w:val="005012BD"/>
    <w:rsid w:val="005016CA"/>
    <w:rsid w:val="00502392"/>
    <w:rsid w:val="00502C46"/>
    <w:rsid w:val="00502F0E"/>
    <w:rsid w:val="00503B6F"/>
    <w:rsid w:val="00503BEB"/>
    <w:rsid w:val="00503BF8"/>
    <w:rsid w:val="005044DD"/>
    <w:rsid w:val="005048A7"/>
    <w:rsid w:val="00504B6F"/>
    <w:rsid w:val="00505102"/>
    <w:rsid w:val="00505D4C"/>
    <w:rsid w:val="005060DF"/>
    <w:rsid w:val="0050699A"/>
    <w:rsid w:val="00506C31"/>
    <w:rsid w:val="005076B0"/>
    <w:rsid w:val="00507924"/>
    <w:rsid w:val="00507A5D"/>
    <w:rsid w:val="00510AFE"/>
    <w:rsid w:val="00510C6B"/>
    <w:rsid w:val="00510DEB"/>
    <w:rsid w:val="0051151D"/>
    <w:rsid w:val="005115EF"/>
    <w:rsid w:val="005119C1"/>
    <w:rsid w:val="00511C34"/>
    <w:rsid w:val="00511E60"/>
    <w:rsid w:val="005129A6"/>
    <w:rsid w:val="00512E26"/>
    <w:rsid w:val="005142CB"/>
    <w:rsid w:val="00514304"/>
    <w:rsid w:val="00514310"/>
    <w:rsid w:val="00514818"/>
    <w:rsid w:val="00514EFE"/>
    <w:rsid w:val="005151D1"/>
    <w:rsid w:val="005157DC"/>
    <w:rsid w:val="00516557"/>
    <w:rsid w:val="00516576"/>
    <w:rsid w:val="00517376"/>
    <w:rsid w:val="00517605"/>
    <w:rsid w:val="0051774E"/>
    <w:rsid w:val="00517D8A"/>
    <w:rsid w:val="005205B2"/>
    <w:rsid w:val="005219E0"/>
    <w:rsid w:val="00522BBF"/>
    <w:rsid w:val="0052358D"/>
    <w:rsid w:val="005238FB"/>
    <w:rsid w:val="00523E23"/>
    <w:rsid w:val="00524729"/>
    <w:rsid w:val="0052475E"/>
    <w:rsid w:val="00525153"/>
    <w:rsid w:val="00525274"/>
    <w:rsid w:val="005254B5"/>
    <w:rsid w:val="00525891"/>
    <w:rsid w:val="005259E4"/>
    <w:rsid w:val="00525F84"/>
    <w:rsid w:val="00526D4D"/>
    <w:rsid w:val="00526ED1"/>
    <w:rsid w:val="005306D2"/>
    <w:rsid w:val="00530C5F"/>
    <w:rsid w:val="00530D50"/>
    <w:rsid w:val="005311ED"/>
    <w:rsid w:val="0053125E"/>
    <w:rsid w:val="005317D3"/>
    <w:rsid w:val="005319F4"/>
    <w:rsid w:val="00531BC3"/>
    <w:rsid w:val="005325E6"/>
    <w:rsid w:val="00532959"/>
    <w:rsid w:val="0053373F"/>
    <w:rsid w:val="00533AAB"/>
    <w:rsid w:val="00533FEB"/>
    <w:rsid w:val="0053410E"/>
    <w:rsid w:val="005341FF"/>
    <w:rsid w:val="005344A2"/>
    <w:rsid w:val="00534646"/>
    <w:rsid w:val="005350AF"/>
    <w:rsid w:val="00535207"/>
    <w:rsid w:val="00535A97"/>
    <w:rsid w:val="00535D5C"/>
    <w:rsid w:val="00537338"/>
    <w:rsid w:val="00540265"/>
    <w:rsid w:val="00540354"/>
    <w:rsid w:val="005406D7"/>
    <w:rsid w:val="00540D53"/>
    <w:rsid w:val="00540DC3"/>
    <w:rsid w:val="00540EB4"/>
    <w:rsid w:val="005419DA"/>
    <w:rsid w:val="00541DF1"/>
    <w:rsid w:val="00542083"/>
    <w:rsid w:val="00542ED9"/>
    <w:rsid w:val="00543242"/>
    <w:rsid w:val="005438BD"/>
    <w:rsid w:val="00543BBE"/>
    <w:rsid w:val="00544546"/>
    <w:rsid w:val="005447BF"/>
    <w:rsid w:val="0054543E"/>
    <w:rsid w:val="00545BCF"/>
    <w:rsid w:val="00546509"/>
    <w:rsid w:val="00546CB3"/>
    <w:rsid w:val="00546CC7"/>
    <w:rsid w:val="00546D3F"/>
    <w:rsid w:val="00546F5B"/>
    <w:rsid w:val="00547899"/>
    <w:rsid w:val="0055041A"/>
    <w:rsid w:val="00550618"/>
    <w:rsid w:val="00550F2B"/>
    <w:rsid w:val="0055122E"/>
    <w:rsid w:val="00551A92"/>
    <w:rsid w:val="0055219A"/>
    <w:rsid w:val="00552CFD"/>
    <w:rsid w:val="00552FCE"/>
    <w:rsid w:val="00553B0F"/>
    <w:rsid w:val="00554077"/>
    <w:rsid w:val="00554436"/>
    <w:rsid w:val="00554B82"/>
    <w:rsid w:val="00555404"/>
    <w:rsid w:val="00555EF5"/>
    <w:rsid w:val="00557537"/>
    <w:rsid w:val="0056048E"/>
    <w:rsid w:val="005608BD"/>
    <w:rsid w:val="005615B6"/>
    <w:rsid w:val="005619FE"/>
    <w:rsid w:val="0056206E"/>
    <w:rsid w:val="005626E4"/>
    <w:rsid w:val="00562D0E"/>
    <w:rsid w:val="005640E7"/>
    <w:rsid w:val="005641AE"/>
    <w:rsid w:val="00564594"/>
    <w:rsid w:val="00564880"/>
    <w:rsid w:val="00564966"/>
    <w:rsid w:val="005653FF"/>
    <w:rsid w:val="005664FA"/>
    <w:rsid w:val="005666C5"/>
    <w:rsid w:val="00566D39"/>
    <w:rsid w:val="00566E44"/>
    <w:rsid w:val="005670B4"/>
    <w:rsid w:val="00567604"/>
    <w:rsid w:val="0057127A"/>
    <w:rsid w:val="0057219F"/>
    <w:rsid w:val="00572269"/>
    <w:rsid w:val="005738A4"/>
    <w:rsid w:val="00573A93"/>
    <w:rsid w:val="00573AD0"/>
    <w:rsid w:val="005742A5"/>
    <w:rsid w:val="00574B80"/>
    <w:rsid w:val="00575161"/>
    <w:rsid w:val="0057527E"/>
    <w:rsid w:val="005756A9"/>
    <w:rsid w:val="00575992"/>
    <w:rsid w:val="00575D5F"/>
    <w:rsid w:val="00576AFB"/>
    <w:rsid w:val="00576CF3"/>
    <w:rsid w:val="00576E65"/>
    <w:rsid w:val="0057778A"/>
    <w:rsid w:val="00577AFA"/>
    <w:rsid w:val="005800D7"/>
    <w:rsid w:val="005806F8"/>
    <w:rsid w:val="00580EAD"/>
    <w:rsid w:val="00580F8D"/>
    <w:rsid w:val="0058145F"/>
    <w:rsid w:val="00581AB7"/>
    <w:rsid w:val="00581B76"/>
    <w:rsid w:val="00582026"/>
    <w:rsid w:val="00582521"/>
    <w:rsid w:val="005826C8"/>
    <w:rsid w:val="00582D4D"/>
    <w:rsid w:val="00583331"/>
    <w:rsid w:val="005844AD"/>
    <w:rsid w:val="0058494D"/>
    <w:rsid w:val="00585CC0"/>
    <w:rsid w:val="00585DD9"/>
    <w:rsid w:val="00585F7E"/>
    <w:rsid w:val="0058657E"/>
    <w:rsid w:val="00586F4D"/>
    <w:rsid w:val="00587004"/>
    <w:rsid w:val="0058786B"/>
    <w:rsid w:val="00587D97"/>
    <w:rsid w:val="00591126"/>
    <w:rsid w:val="00591237"/>
    <w:rsid w:val="0059199E"/>
    <w:rsid w:val="00591F45"/>
    <w:rsid w:val="00591FD1"/>
    <w:rsid w:val="00592050"/>
    <w:rsid w:val="00592188"/>
    <w:rsid w:val="00592534"/>
    <w:rsid w:val="005925FD"/>
    <w:rsid w:val="0059299B"/>
    <w:rsid w:val="00592FB9"/>
    <w:rsid w:val="00593A5C"/>
    <w:rsid w:val="00593C33"/>
    <w:rsid w:val="00593D08"/>
    <w:rsid w:val="00594B87"/>
    <w:rsid w:val="00595F89"/>
    <w:rsid w:val="00596A67"/>
    <w:rsid w:val="00596B5D"/>
    <w:rsid w:val="00596BDE"/>
    <w:rsid w:val="00596D1E"/>
    <w:rsid w:val="005979FD"/>
    <w:rsid w:val="005A00D9"/>
    <w:rsid w:val="005A0CFA"/>
    <w:rsid w:val="005A1507"/>
    <w:rsid w:val="005A18A1"/>
    <w:rsid w:val="005A1B2C"/>
    <w:rsid w:val="005A29E1"/>
    <w:rsid w:val="005A50A3"/>
    <w:rsid w:val="005A5C50"/>
    <w:rsid w:val="005A6F2F"/>
    <w:rsid w:val="005A770E"/>
    <w:rsid w:val="005B03C2"/>
    <w:rsid w:val="005B04F3"/>
    <w:rsid w:val="005B07C5"/>
    <w:rsid w:val="005B07CA"/>
    <w:rsid w:val="005B0A76"/>
    <w:rsid w:val="005B0C7B"/>
    <w:rsid w:val="005B1197"/>
    <w:rsid w:val="005B1BF7"/>
    <w:rsid w:val="005B22DC"/>
    <w:rsid w:val="005B2940"/>
    <w:rsid w:val="005B2A57"/>
    <w:rsid w:val="005B2C7C"/>
    <w:rsid w:val="005B3AD4"/>
    <w:rsid w:val="005B5245"/>
    <w:rsid w:val="005B564B"/>
    <w:rsid w:val="005B5F60"/>
    <w:rsid w:val="005B65E4"/>
    <w:rsid w:val="005C0529"/>
    <w:rsid w:val="005C0BC9"/>
    <w:rsid w:val="005C0CF3"/>
    <w:rsid w:val="005C0E5A"/>
    <w:rsid w:val="005C172E"/>
    <w:rsid w:val="005C181F"/>
    <w:rsid w:val="005C234D"/>
    <w:rsid w:val="005C2DF3"/>
    <w:rsid w:val="005C39EA"/>
    <w:rsid w:val="005C4085"/>
    <w:rsid w:val="005C51CE"/>
    <w:rsid w:val="005C5578"/>
    <w:rsid w:val="005C558F"/>
    <w:rsid w:val="005C55AC"/>
    <w:rsid w:val="005C58E2"/>
    <w:rsid w:val="005C6159"/>
    <w:rsid w:val="005C631B"/>
    <w:rsid w:val="005C6638"/>
    <w:rsid w:val="005C691D"/>
    <w:rsid w:val="005C7426"/>
    <w:rsid w:val="005C7879"/>
    <w:rsid w:val="005C78B6"/>
    <w:rsid w:val="005D0387"/>
    <w:rsid w:val="005D043D"/>
    <w:rsid w:val="005D0B86"/>
    <w:rsid w:val="005D0CA5"/>
    <w:rsid w:val="005D112F"/>
    <w:rsid w:val="005D1B28"/>
    <w:rsid w:val="005D2025"/>
    <w:rsid w:val="005D2AB7"/>
    <w:rsid w:val="005D39F4"/>
    <w:rsid w:val="005D3F1D"/>
    <w:rsid w:val="005D489D"/>
    <w:rsid w:val="005D4D6A"/>
    <w:rsid w:val="005D4F6C"/>
    <w:rsid w:val="005D52B7"/>
    <w:rsid w:val="005D5932"/>
    <w:rsid w:val="005D5966"/>
    <w:rsid w:val="005D60E8"/>
    <w:rsid w:val="005D6274"/>
    <w:rsid w:val="005D659E"/>
    <w:rsid w:val="005D66A3"/>
    <w:rsid w:val="005D67FC"/>
    <w:rsid w:val="005D68DA"/>
    <w:rsid w:val="005D6BB4"/>
    <w:rsid w:val="005D77E4"/>
    <w:rsid w:val="005D7B0D"/>
    <w:rsid w:val="005D7D6D"/>
    <w:rsid w:val="005E01A2"/>
    <w:rsid w:val="005E0562"/>
    <w:rsid w:val="005E0699"/>
    <w:rsid w:val="005E0B0B"/>
    <w:rsid w:val="005E283F"/>
    <w:rsid w:val="005E325C"/>
    <w:rsid w:val="005E3989"/>
    <w:rsid w:val="005E4B65"/>
    <w:rsid w:val="005E4F44"/>
    <w:rsid w:val="005E580C"/>
    <w:rsid w:val="005E5E87"/>
    <w:rsid w:val="005E61BF"/>
    <w:rsid w:val="005E658F"/>
    <w:rsid w:val="005E6B21"/>
    <w:rsid w:val="005E6D78"/>
    <w:rsid w:val="005E6FE8"/>
    <w:rsid w:val="005F0EF7"/>
    <w:rsid w:val="005F1335"/>
    <w:rsid w:val="005F1499"/>
    <w:rsid w:val="005F14B3"/>
    <w:rsid w:val="005F1676"/>
    <w:rsid w:val="005F1696"/>
    <w:rsid w:val="005F1972"/>
    <w:rsid w:val="005F28AD"/>
    <w:rsid w:val="005F2D85"/>
    <w:rsid w:val="005F31EF"/>
    <w:rsid w:val="005F39D8"/>
    <w:rsid w:val="005F41EF"/>
    <w:rsid w:val="005F4CAC"/>
    <w:rsid w:val="005F4CBF"/>
    <w:rsid w:val="005F4E78"/>
    <w:rsid w:val="005F5340"/>
    <w:rsid w:val="005F537E"/>
    <w:rsid w:val="005F5F90"/>
    <w:rsid w:val="005F64B3"/>
    <w:rsid w:val="005F674B"/>
    <w:rsid w:val="005F6757"/>
    <w:rsid w:val="005F6BC2"/>
    <w:rsid w:val="005F7613"/>
    <w:rsid w:val="00600488"/>
    <w:rsid w:val="006005FC"/>
    <w:rsid w:val="00600BE0"/>
    <w:rsid w:val="00601456"/>
    <w:rsid w:val="00601EE6"/>
    <w:rsid w:val="0060290F"/>
    <w:rsid w:val="006033CC"/>
    <w:rsid w:val="00603465"/>
    <w:rsid w:val="00603601"/>
    <w:rsid w:val="00603F97"/>
    <w:rsid w:val="00604034"/>
    <w:rsid w:val="006042A1"/>
    <w:rsid w:val="006047F3"/>
    <w:rsid w:val="00605F50"/>
    <w:rsid w:val="00606328"/>
    <w:rsid w:val="00606FAF"/>
    <w:rsid w:val="0060731B"/>
    <w:rsid w:val="006076DD"/>
    <w:rsid w:val="00607C1B"/>
    <w:rsid w:val="006104C9"/>
    <w:rsid w:val="00610AFD"/>
    <w:rsid w:val="0061110A"/>
    <w:rsid w:val="00611380"/>
    <w:rsid w:val="0061174B"/>
    <w:rsid w:val="00612093"/>
    <w:rsid w:val="00612D76"/>
    <w:rsid w:val="00613163"/>
    <w:rsid w:val="006132DE"/>
    <w:rsid w:val="0061365A"/>
    <w:rsid w:val="00613B34"/>
    <w:rsid w:val="00614B42"/>
    <w:rsid w:val="006150A6"/>
    <w:rsid w:val="006165D1"/>
    <w:rsid w:val="00617A7C"/>
    <w:rsid w:val="00617C65"/>
    <w:rsid w:val="006210D2"/>
    <w:rsid w:val="006215B5"/>
    <w:rsid w:val="006215EC"/>
    <w:rsid w:val="006216E3"/>
    <w:rsid w:val="0062187E"/>
    <w:rsid w:val="00621D81"/>
    <w:rsid w:val="00621FE6"/>
    <w:rsid w:val="006232B0"/>
    <w:rsid w:val="00623522"/>
    <w:rsid w:val="0062363C"/>
    <w:rsid w:val="00623E46"/>
    <w:rsid w:val="00624195"/>
    <w:rsid w:val="0062463C"/>
    <w:rsid w:val="006267B3"/>
    <w:rsid w:val="00627479"/>
    <w:rsid w:val="00627A3E"/>
    <w:rsid w:val="00627B39"/>
    <w:rsid w:val="00627E5F"/>
    <w:rsid w:val="006302AA"/>
    <w:rsid w:val="006311BE"/>
    <w:rsid w:val="0063141F"/>
    <w:rsid w:val="00632818"/>
    <w:rsid w:val="00632B5D"/>
    <w:rsid w:val="00633159"/>
    <w:rsid w:val="0063361B"/>
    <w:rsid w:val="0063498A"/>
    <w:rsid w:val="00634ABE"/>
    <w:rsid w:val="00634DB6"/>
    <w:rsid w:val="00635819"/>
    <w:rsid w:val="00635A98"/>
    <w:rsid w:val="006368B6"/>
    <w:rsid w:val="00636E13"/>
    <w:rsid w:val="006406E6"/>
    <w:rsid w:val="0064182B"/>
    <w:rsid w:val="00641FB3"/>
    <w:rsid w:val="006420C5"/>
    <w:rsid w:val="0064212C"/>
    <w:rsid w:val="00642134"/>
    <w:rsid w:val="006422B9"/>
    <w:rsid w:val="00642434"/>
    <w:rsid w:val="006428A7"/>
    <w:rsid w:val="00642F29"/>
    <w:rsid w:val="00642F77"/>
    <w:rsid w:val="00642F87"/>
    <w:rsid w:val="00643E08"/>
    <w:rsid w:val="006440CA"/>
    <w:rsid w:val="00644108"/>
    <w:rsid w:val="00644D64"/>
    <w:rsid w:val="00644E28"/>
    <w:rsid w:val="00645173"/>
    <w:rsid w:val="00646251"/>
    <w:rsid w:val="006463EB"/>
    <w:rsid w:val="0064662D"/>
    <w:rsid w:val="006469E9"/>
    <w:rsid w:val="00646FB8"/>
    <w:rsid w:val="006472A4"/>
    <w:rsid w:val="00650196"/>
    <w:rsid w:val="006502BE"/>
    <w:rsid w:val="00650428"/>
    <w:rsid w:val="00650454"/>
    <w:rsid w:val="00651AC2"/>
    <w:rsid w:val="00652091"/>
    <w:rsid w:val="006522C6"/>
    <w:rsid w:val="00652D7E"/>
    <w:rsid w:val="00653986"/>
    <w:rsid w:val="00654127"/>
    <w:rsid w:val="00654A4F"/>
    <w:rsid w:val="00654F52"/>
    <w:rsid w:val="006553CE"/>
    <w:rsid w:val="006554C4"/>
    <w:rsid w:val="006558E1"/>
    <w:rsid w:val="00655D1B"/>
    <w:rsid w:val="006562CB"/>
    <w:rsid w:val="00656B4E"/>
    <w:rsid w:val="00656B9C"/>
    <w:rsid w:val="00657525"/>
    <w:rsid w:val="00657646"/>
    <w:rsid w:val="00657B53"/>
    <w:rsid w:val="00660247"/>
    <w:rsid w:val="00660A61"/>
    <w:rsid w:val="00661250"/>
    <w:rsid w:val="006613BC"/>
    <w:rsid w:val="006616F7"/>
    <w:rsid w:val="006619DE"/>
    <w:rsid w:val="00661FEB"/>
    <w:rsid w:val="00662925"/>
    <w:rsid w:val="006635CD"/>
    <w:rsid w:val="006637F3"/>
    <w:rsid w:val="00663F00"/>
    <w:rsid w:val="006643F1"/>
    <w:rsid w:val="0066455C"/>
    <w:rsid w:val="00664924"/>
    <w:rsid w:val="00664EEF"/>
    <w:rsid w:val="00664FEC"/>
    <w:rsid w:val="006656A8"/>
    <w:rsid w:val="006659A1"/>
    <w:rsid w:val="006660C1"/>
    <w:rsid w:val="00666BFE"/>
    <w:rsid w:val="006676F7"/>
    <w:rsid w:val="00667CBA"/>
    <w:rsid w:val="00667DD2"/>
    <w:rsid w:val="00667F9A"/>
    <w:rsid w:val="00670310"/>
    <w:rsid w:val="006703E8"/>
    <w:rsid w:val="006704B5"/>
    <w:rsid w:val="00670CAB"/>
    <w:rsid w:val="006718A0"/>
    <w:rsid w:val="00672089"/>
    <w:rsid w:val="00672B59"/>
    <w:rsid w:val="00672CA0"/>
    <w:rsid w:val="00672FFC"/>
    <w:rsid w:val="0067317E"/>
    <w:rsid w:val="00673509"/>
    <w:rsid w:val="00673722"/>
    <w:rsid w:val="00673A49"/>
    <w:rsid w:val="00674A89"/>
    <w:rsid w:val="006752A9"/>
    <w:rsid w:val="006759FD"/>
    <w:rsid w:val="00675CA3"/>
    <w:rsid w:val="00675F82"/>
    <w:rsid w:val="0067609F"/>
    <w:rsid w:val="006760AD"/>
    <w:rsid w:val="006768CF"/>
    <w:rsid w:val="00676BC3"/>
    <w:rsid w:val="00676BDF"/>
    <w:rsid w:val="00677859"/>
    <w:rsid w:val="00677C0F"/>
    <w:rsid w:val="00677DE2"/>
    <w:rsid w:val="0068046C"/>
    <w:rsid w:val="00680B1D"/>
    <w:rsid w:val="00680D94"/>
    <w:rsid w:val="0068106D"/>
    <w:rsid w:val="00683E06"/>
    <w:rsid w:val="00683F5F"/>
    <w:rsid w:val="00684171"/>
    <w:rsid w:val="006847E9"/>
    <w:rsid w:val="00684D35"/>
    <w:rsid w:val="00685275"/>
    <w:rsid w:val="0068530D"/>
    <w:rsid w:val="006853F5"/>
    <w:rsid w:val="00685A2D"/>
    <w:rsid w:val="00685E25"/>
    <w:rsid w:val="00685F63"/>
    <w:rsid w:val="0068604F"/>
    <w:rsid w:val="00686D46"/>
    <w:rsid w:val="00687331"/>
    <w:rsid w:val="006873F6"/>
    <w:rsid w:val="00687AF1"/>
    <w:rsid w:val="00687D3C"/>
    <w:rsid w:val="00691495"/>
    <w:rsid w:val="00692351"/>
    <w:rsid w:val="006926A0"/>
    <w:rsid w:val="00692D9E"/>
    <w:rsid w:val="00692EC6"/>
    <w:rsid w:val="006932CC"/>
    <w:rsid w:val="00693487"/>
    <w:rsid w:val="006936FC"/>
    <w:rsid w:val="00693AB6"/>
    <w:rsid w:val="00693CA3"/>
    <w:rsid w:val="00693DE9"/>
    <w:rsid w:val="00694A8F"/>
    <w:rsid w:val="00694BA2"/>
    <w:rsid w:val="0069513E"/>
    <w:rsid w:val="006954BD"/>
    <w:rsid w:val="006955E1"/>
    <w:rsid w:val="00695DA6"/>
    <w:rsid w:val="00695E36"/>
    <w:rsid w:val="0069625B"/>
    <w:rsid w:val="00696682"/>
    <w:rsid w:val="006967A4"/>
    <w:rsid w:val="00696E08"/>
    <w:rsid w:val="00696E2B"/>
    <w:rsid w:val="00697789"/>
    <w:rsid w:val="006A0281"/>
    <w:rsid w:val="006A065A"/>
    <w:rsid w:val="006A0879"/>
    <w:rsid w:val="006A0D52"/>
    <w:rsid w:val="006A0DC9"/>
    <w:rsid w:val="006A12E2"/>
    <w:rsid w:val="006A23C1"/>
    <w:rsid w:val="006A2CDF"/>
    <w:rsid w:val="006A30FF"/>
    <w:rsid w:val="006A3CB6"/>
    <w:rsid w:val="006A3D14"/>
    <w:rsid w:val="006A48E5"/>
    <w:rsid w:val="006A52D1"/>
    <w:rsid w:val="006A52E8"/>
    <w:rsid w:val="006A55E1"/>
    <w:rsid w:val="006A5E13"/>
    <w:rsid w:val="006A5E55"/>
    <w:rsid w:val="006A6209"/>
    <w:rsid w:val="006A640C"/>
    <w:rsid w:val="006A73C4"/>
    <w:rsid w:val="006A7A1F"/>
    <w:rsid w:val="006A7C47"/>
    <w:rsid w:val="006A7F5D"/>
    <w:rsid w:val="006B028B"/>
    <w:rsid w:val="006B0A56"/>
    <w:rsid w:val="006B1ADE"/>
    <w:rsid w:val="006B2D82"/>
    <w:rsid w:val="006B2E86"/>
    <w:rsid w:val="006B3C6D"/>
    <w:rsid w:val="006B3F55"/>
    <w:rsid w:val="006B4318"/>
    <w:rsid w:val="006B4850"/>
    <w:rsid w:val="006B4E32"/>
    <w:rsid w:val="006B4FDB"/>
    <w:rsid w:val="006B572E"/>
    <w:rsid w:val="006B5A36"/>
    <w:rsid w:val="006B5AA7"/>
    <w:rsid w:val="006B5C05"/>
    <w:rsid w:val="006B6A60"/>
    <w:rsid w:val="006C0074"/>
    <w:rsid w:val="006C0386"/>
    <w:rsid w:val="006C0EDA"/>
    <w:rsid w:val="006C18C7"/>
    <w:rsid w:val="006C21AC"/>
    <w:rsid w:val="006C291D"/>
    <w:rsid w:val="006C446D"/>
    <w:rsid w:val="006C640D"/>
    <w:rsid w:val="006C65B2"/>
    <w:rsid w:val="006C71ED"/>
    <w:rsid w:val="006C776A"/>
    <w:rsid w:val="006C7AAE"/>
    <w:rsid w:val="006C7D05"/>
    <w:rsid w:val="006C7FBD"/>
    <w:rsid w:val="006D03BA"/>
    <w:rsid w:val="006D0471"/>
    <w:rsid w:val="006D0BFF"/>
    <w:rsid w:val="006D0E28"/>
    <w:rsid w:val="006D10CA"/>
    <w:rsid w:val="006D19E0"/>
    <w:rsid w:val="006D1DB6"/>
    <w:rsid w:val="006D1DDB"/>
    <w:rsid w:val="006D300D"/>
    <w:rsid w:val="006D307D"/>
    <w:rsid w:val="006D3554"/>
    <w:rsid w:val="006D4BEF"/>
    <w:rsid w:val="006D56BA"/>
    <w:rsid w:val="006D5BF9"/>
    <w:rsid w:val="006D6E04"/>
    <w:rsid w:val="006D7555"/>
    <w:rsid w:val="006D7B3F"/>
    <w:rsid w:val="006D7B5B"/>
    <w:rsid w:val="006E1CF1"/>
    <w:rsid w:val="006E1ED8"/>
    <w:rsid w:val="006E2420"/>
    <w:rsid w:val="006E2C90"/>
    <w:rsid w:val="006E2EB1"/>
    <w:rsid w:val="006E31D2"/>
    <w:rsid w:val="006E32A0"/>
    <w:rsid w:val="006E3E29"/>
    <w:rsid w:val="006E3FA1"/>
    <w:rsid w:val="006E3FEA"/>
    <w:rsid w:val="006E5848"/>
    <w:rsid w:val="006E5C9D"/>
    <w:rsid w:val="006E6F4A"/>
    <w:rsid w:val="006E6FF4"/>
    <w:rsid w:val="006E7264"/>
    <w:rsid w:val="006E7A4F"/>
    <w:rsid w:val="006E7C3A"/>
    <w:rsid w:val="006E7C5E"/>
    <w:rsid w:val="006F0301"/>
    <w:rsid w:val="006F08A6"/>
    <w:rsid w:val="006F0C9C"/>
    <w:rsid w:val="006F0CBB"/>
    <w:rsid w:val="006F0EF9"/>
    <w:rsid w:val="006F12F4"/>
    <w:rsid w:val="006F1530"/>
    <w:rsid w:val="006F1D23"/>
    <w:rsid w:val="006F2369"/>
    <w:rsid w:val="006F2507"/>
    <w:rsid w:val="006F2583"/>
    <w:rsid w:val="006F2AE3"/>
    <w:rsid w:val="006F2B11"/>
    <w:rsid w:val="006F2C90"/>
    <w:rsid w:val="006F2D30"/>
    <w:rsid w:val="006F3113"/>
    <w:rsid w:val="006F35D9"/>
    <w:rsid w:val="006F3C80"/>
    <w:rsid w:val="006F5001"/>
    <w:rsid w:val="006F645D"/>
    <w:rsid w:val="006F6853"/>
    <w:rsid w:val="006F72FA"/>
    <w:rsid w:val="007001C6"/>
    <w:rsid w:val="00700321"/>
    <w:rsid w:val="00700522"/>
    <w:rsid w:val="00700858"/>
    <w:rsid w:val="0070087B"/>
    <w:rsid w:val="00700C81"/>
    <w:rsid w:val="0070102D"/>
    <w:rsid w:val="00701316"/>
    <w:rsid w:val="007014A0"/>
    <w:rsid w:val="0070189F"/>
    <w:rsid w:val="0070198C"/>
    <w:rsid w:val="00701D43"/>
    <w:rsid w:val="00701E3B"/>
    <w:rsid w:val="00702D9C"/>
    <w:rsid w:val="00703324"/>
    <w:rsid w:val="00703348"/>
    <w:rsid w:val="00703945"/>
    <w:rsid w:val="00704A35"/>
    <w:rsid w:val="00704AF9"/>
    <w:rsid w:val="00705E5A"/>
    <w:rsid w:val="0070628B"/>
    <w:rsid w:val="00707E80"/>
    <w:rsid w:val="00707EC2"/>
    <w:rsid w:val="0071003A"/>
    <w:rsid w:val="0071035E"/>
    <w:rsid w:val="0071037A"/>
    <w:rsid w:val="00710960"/>
    <w:rsid w:val="0071098E"/>
    <w:rsid w:val="007109A3"/>
    <w:rsid w:val="00710EA8"/>
    <w:rsid w:val="0071104D"/>
    <w:rsid w:val="00711D1A"/>
    <w:rsid w:val="00712ABA"/>
    <w:rsid w:val="007133A1"/>
    <w:rsid w:val="00713986"/>
    <w:rsid w:val="00713D08"/>
    <w:rsid w:val="00714023"/>
    <w:rsid w:val="00714116"/>
    <w:rsid w:val="007141A1"/>
    <w:rsid w:val="00714317"/>
    <w:rsid w:val="00714B87"/>
    <w:rsid w:val="00715308"/>
    <w:rsid w:val="007153A7"/>
    <w:rsid w:val="007158FA"/>
    <w:rsid w:val="007158FC"/>
    <w:rsid w:val="007159AF"/>
    <w:rsid w:val="00715E17"/>
    <w:rsid w:val="00715EA3"/>
    <w:rsid w:val="00715EC7"/>
    <w:rsid w:val="00716A5F"/>
    <w:rsid w:val="00716D9B"/>
    <w:rsid w:val="00717012"/>
    <w:rsid w:val="00717199"/>
    <w:rsid w:val="0071767E"/>
    <w:rsid w:val="00717E71"/>
    <w:rsid w:val="00720A59"/>
    <w:rsid w:val="00721095"/>
    <w:rsid w:val="00721391"/>
    <w:rsid w:val="007215D5"/>
    <w:rsid w:val="0072160F"/>
    <w:rsid w:val="00721807"/>
    <w:rsid w:val="00721980"/>
    <w:rsid w:val="0072229E"/>
    <w:rsid w:val="007226C3"/>
    <w:rsid w:val="00723360"/>
    <w:rsid w:val="00723692"/>
    <w:rsid w:val="007238F2"/>
    <w:rsid w:val="00724652"/>
    <w:rsid w:val="0072506F"/>
    <w:rsid w:val="0072515C"/>
    <w:rsid w:val="0072589B"/>
    <w:rsid w:val="007261CC"/>
    <w:rsid w:val="00726D40"/>
    <w:rsid w:val="00730095"/>
    <w:rsid w:val="007303B6"/>
    <w:rsid w:val="00730E0A"/>
    <w:rsid w:val="00731361"/>
    <w:rsid w:val="00731654"/>
    <w:rsid w:val="0073198F"/>
    <w:rsid w:val="00731AD3"/>
    <w:rsid w:val="0073203D"/>
    <w:rsid w:val="007329C0"/>
    <w:rsid w:val="00733474"/>
    <w:rsid w:val="007338C0"/>
    <w:rsid w:val="007338FB"/>
    <w:rsid w:val="00733AAF"/>
    <w:rsid w:val="0073437D"/>
    <w:rsid w:val="00734940"/>
    <w:rsid w:val="00734A59"/>
    <w:rsid w:val="007352E5"/>
    <w:rsid w:val="0073577F"/>
    <w:rsid w:val="00735993"/>
    <w:rsid w:val="00735E9D"/>
    <w:rsid w:val="007366A4"/>
    <w:rsid w:val="007369BF"/>
    <w:rsid w:val="00737439"/>
    <w:rsid w:val="00737812"/>
    <w:rsid w:val="00740821"/>
    <w:rsid w:val="00740B3E"/>
    <w:rsid w:val="00742029"/>
    <w:rsid w:val="0074205A"/>
    <w:rsid w:val="007422F5"/>
    <w:rsid w:val="00742F77"/>
    <w:rsid w:val="00743590"/>
    <w:rsid w:val="007437F4"/>
    <w:rsid w:val="00743C6A"/>
    <w:rsid w:val="00743E17"/>
    <w:rsid w:val="00744248"/>
    <w:rsid w:val="00744569"/>
    <w:rsid w:val="007446A5"/>
    <w:rsid w:val="00744C65"/>
    <w:rsid w:val="00744DEE"/>
    <w:rsid w:val="00745208"/>
    <w:rsid w:val="0074667C"/>
    <w:rsid w:val="0074781C"/>
    <w:rsid w:val="0074792E"/>
    <w:rsid w:val="00747933"/>
    <w:rsid w:val="007504D3"/>
    <w:rsid w:val="00750F95"/>
    <w:rsid w:val="00752133"/>
    <w:rsid w:val="007529FB"/>
    <w:rsid w:val="00752F43"/>
    <w:rsid w:val="00753011"/>
    <w:rsid w:val="007530C0"/>
    <w:rsid w:val="007532E1"/>
    <w:rsid w:val="007534C3"/>
    <w:rsid w:val="00754343"/>
    <w:rsid w:val="00754A03"/>
    <w:rsid w:val="00754B71"/>
    <w:rsid w:val="0075565B"/>
    <w:rsid w:val="007558AD"/>
    <w:rsid w:val="00755AFC"/>
    <w:rsid w:val="00756456"/>
    <w:rsid w:val="00756734"/>
    <w:rsid w:val="00756BDF"/>
    <w:rsid w:val="007576E4"/>
    <w:rsid w:val="00757819"/>
    <w:rsid w:val="00757BD3"/>
    <w:rsid w:val="00757C93"/>
    <w:rsid w:val="00757D91"/>
    <w:rsid w:val="0076041F"/>
    <w:rsid w:val="007615BE"/>
    <w:rsid w:val="00761621"/>
    <w:rsid w:val="00762A34"/>
    <w:rsid w:val="00763832"/>
    <w:rsid w:val="00764981"/>
    <w:rsid w:val="00765286"/>
    <w:rsid w:val="0076571B"/>
    <w:rsid w:val="00766120"/>
    <w:rsid w:val="00766D2C"/>
    <w:rsid w:val="00767888"/>
    <w:rsid w:val="00770341"/>
    <w:rsid w:val="007709D3"/>
    <w:rsid w:val="00770E14"/>
    <w:rsid w:val="00770F75"/>
    <w:rsid w:val="0077104F"/>
    <w:rsid w:val="00771863"/>
    <w:rsid w:val="00771BEB"/>
    <w:rsid w:val="00771D71"/>
    <w:rsid w:val="0077228D"/>
    <w:rsid w:val="007724C1"/>
    <w:rsid w:val="00772E9E"/>
    <w:rsid w:val="00773673"/>
    <w:rsid w:val="007738C0"/>
    <w:rsid w:val="0077425A"/>
    <w:rsid w:val="00774DDC"/>
    <w:rsid w:val="00776177"/>
    <w:rsid w:val="007770BF"/>
    <w:rsid w:val="00777516"/>
    <w:rsid w:val="00777A7E"/>
    <w:rsid w:val="00777ADC"/>
    <w:rsid w:val="00780050"/>
    <w:rsid w:val="0078125E"/>
    <w:rsid w:val="00781885"/>
    <w:rsid w:val="00781899"/>
    <w:rsid w:val="00781BBE"/>
    <w:rsid w:val="00782402"/>
    <w:rsid w:val="00783155"/>
    <w:rsid w:val="007834C0"/>
    <w:rsid w:val="0078365C"/>
    <w:rsid w:val="0078374B"/>
    <w:rsid w:val="00783B13"/>
    <w:rsid w:val="00783D49"/>
    <w:rsid w:val="0078402D"/>
    <w:rsid w:val="007841D5"/>
    <w:rsid w:val="007842CA"/>
    <w:rsid w:val="00784E43"/>
    <w:rsid w:val="00784EE5"/>
    <w:rsid w:val="007850BE"/>
    <w:rsid w:val="00787F87"/>
    <w:rsid w:val="00790499"/>
    <w:rsid w:val="00790A7E"/>
    <w:rsid w:val="0079150C"/>
    <w:rsid w:val="00791D6C"/>
    <w:rsid w:val="0079217B"/>
    <w:rsid w:val="0079259B"/>
    <w:rsid w:val="0079271E"/>
    <w:rsid w:val="00792CAC"/>
    <w:rsid w:val="00792D1C"/>
    <w:rsid w:val="007936BA"/>
    <w:rsid w:val="00794429"/>
    <w:rsid w:val="00794DE0"/>
    <w:rsid w:val="007955AD"/>
    <w:rsid w:val="00795D0B"/>
    <w:rsid w:val="00795FF1"/>
    <w:rsid w:val="007967EC"/>
    <w:rsid w:val="00796A5F"/>
    <w:rsid w:val="007972A8"/>
    <w:rsid w:val="00797555"/>
    <w:rsid w:val="007975A6"/>
    <w:rsid w:val="00797BFE"/>
    <w:rsid w:val="00797F2C"/>
    <w:rsid w:val="007A122D"/>
    <w:rsid w:val="007A2755"/>
    <w:rsid w:val="007A33E6"/>
    <w:rsid w:val="007A3912"/>
    <w:rsid w:val="007A3A04"/>
    <w:rsid w:val="007A3EE7"/>
    <w:rsid w:val="007A5A5C"/>
    <w:rsid w:val="007A5C3B"/>
    <w:rsid w:val="007A6557"/>
    <w:rsid w:val="007A7277"/>
    <w:rsid w:val="007A7564"/>
    <w:rsid w:val="007A76AC"/>
    <w:rsid w:val="007A7858"/>
    <w:rsid w:val="007A7FD1"/>
    <w:rsid w:val="007B0355"/>
    <w:rsid w:val="007B133E"/>
    <w:rsid w:val="007B1792"/>
    <w:rsid w:val="007B1B17"/>
    <w:rsid w:val="007B1C6D"/>
    <w:rsid w:val="007B1DBD"/>
    <w:rsid w:val="007B1FC4"/>
    <w:rsid w:val="007B2BC5"/>
    <w:rsid w:val="007B2D64"/>
    <w:rsid w:val="007B3458"/>
    <w:rsid w:val="007B3BA8"/>
    <w:rsid w:val="007B3FEE"/>
    <w:rsid w:val="007B4947"/>
    <w:rsid w:val="007B4D0E"/>
    <w:rsid w:val="007B4D14"/>
    <w:rsid w:val="007B5D47"/>
    <w:rsid w:val="007B62FB"/>
    <w:rsid w:val="007B6E6A"/>
    <w:rsid w:val="007B7298"/>
    <w:rsid w:val="007B7568"/>
    <w:rsid w:val="007B75AA"/>
    <w:rsid w:val="007B7824"/>
    <w:rsid w:val="007C08F9"/>
    <w:rsid w:val="007C0D09"/>
    <w:rsid w:val="007C0DB8"/>
    <w:rsid w:val="007C1144"/>
    <w:rsid w:val="007C1BFC"/>
    <w:rsid w:val="007C1D1B"/>
    <w:rsid w:val="007C1EC4"/>
    <w:rsid w:val="007C2202"/>
    <w:rsid w:val="007C29E8"/>
    <w:rsid w:val="007C2FE4"/>
    <w:rsid w:val="007C319A"/>
    <w:rsid w:val="007C3271"/>
    <w:rsid w:val="007C4D0D"/>
    <w:rsid w:val="007C4D77"/>
    <w:rsid w:val="007C5646"/>
    <w:rsid w:val="007C57D1"/>
    <w:rsid w:val="007C5F39"/>
    <w:rsid w:val="007C60DE"/>
    <w:rsid w:val="007C6756"/>
    <w:rsid w:val="007C6B47"/>
    <w:rsid w:val="007C6EFD"/>
    <w:rsid w:val="007C71C6"/>
    <w:rsid w:val="007C763B"/>
    <w:rsid w:val="007C78DD"/>
    <w:rsid w:val="007D041D"/>
    <w:rsid w:val="007D043A"/>
    <w:rsid w:val="007D07C6"/>
    <w:rsid w:val="007D08C2"/>
    <w:rsid w:val="007D0B96"/>
    <w:rsid w:val="007D0C31"/>
    <w:rsid w:val="007D0D7E"/>
    <w:rsid w:val="007D1846"/>
    <w:rsid w:val="007D1DE7"/>
    <w:rsid w:val="007D295D"/>
    <w:rsid w:val="007D2A2D"/>
    <w:rsid w:val="007D2E37"/>
    <w:rsid w:val="007D2EBC"/>
    <w:rsid w:val="007D315B"/>
    <w:rsid w:val="007D31DF"/>
    <w:rsid w:val="007D32BD"/>
    <w:rsid w:val="007D3A5E"/>
    <w:rsid w:val="007D419E"/>
    <w:rsid w:val="007D4954"/>
    <w:rsid w:val="007D56C4"/>
    <w:rsid w:val="007D7016"/>
    <w:rsid w:val="007D72E0"/>
    <w:rsid w:val="007D741E"/>
    <w:rsid w:val="007D787C"/>
    <w:rsid w:val="007E0744"/>
    <w:rsid w:val="007E0C37"/>
    <w:rsid w:val="007E211A"/>
    <w:rsid w:val="007E24A4"/>
    <w:rsid w:val="007E2632"/>
    <w:rsid w:val="007E2E00"/>
    <w:rsid w:val="007E329B"/>
    <w:rsid w:val="007E36C9"/>
    <w:rsid w:val="007E3823"/>
    <w:rsid w:val="007E43D5"/>
    <w:rsid w:val="007E465C"/>
    <w:rsid w:val="007E5151"/>
    <w:rsid w:val="007E5BFA"/>
    <w:rsid w:val="007E5DEF"/>
    <w:rsid w:val="007E6465"/>
    <w:rsid w:val="007E6564"/>
    <w:rsid w:val="007E6864"/>
    <w:rsid w:val="007E6A01"/>
    <w:rsid w:val="007E7D87"/>
    <w:rsid w:val="007F09B2"/>
    <w:rsid w:val="007F09FB"/>
    <w:rsid w:val="007F0D60"/>
    <w:rsid w:val="007F10F0"/>
    <w:rsid w:val="007F1DAF"/>
    <w:rsid w:val="007F22FD"/>
    <w:rsid w:val="007F358F"/>
    <w:rsid w:val="007F3779"/>
    <w:rsid w:val="007F4892"/>
    <w:rsid w:val="007F5467"/>
    <w:rsid w:val="007F58FD"/>
    <w:rsid w:val="007F5F58"/>
    <w:rsid w:val="007F75A7"/>
    <w:rsid w:val="007F77AD"/>
    <w:rsid w:val="007F79E1"/>
    <w:rsid w:val="007F7B41"/>
    <w:rsid w:val="007F7FE8"/>
    <w:rsid w:val="00800750"/>
    <w:rsid w:val="0080105E"/>
    <w:rsid w:val="008019F6"/>
    <w:rsid w:val="00802217"/>
    <w:rsid w:val="00802354"/>
    <w:rsid w:val="0080270B"/>
    <w:rsid w:val="00802B30"/>
    <w:rsid w:val="00803522"/>
    <w:rsid w:val="00803C59"/>
    <w:rsid w:val="00803EA8"/>
    <w:rsid w:val="00804064"/>
    <w:rsid w:val="0080412D"/>
    <w:rsid w:val="0080426C"/>
    <w:rsid w:val="008049D2"/>
    <w:rsid w:val="00804E71"/>
    <w:rsid w:val="00805165"/>
    <w:rsid w:val="00805395"/>
    <w:rsid w:val="00805F7C"/>
    <w:rsid w:val="008064F3"/>
    <w:rsid w:val="0080653C"/>
    <w:rsid w:val="008065F2"/>
    <w:rsid w:val="00806669"/>
    <w:rsid w:val="00806872"/>
    <w:rsid w:val="008070AD"/>
    <w:rsid w:val="00807316"/>
    <w:rsid w:val="00807589"/>
    <w:rsid w:val="00810452"/>
    <w:rsid w:val="008106A0"/>
    <w:rsid w:val="00811348"/>
    <w:rsid w:val="008117A6"/>
    <w:rsid w:val="00811B69"/>
    <w:rsid w:val="00812ECA"/>
    <w:rsid w:val="00813405"/>
    <w:rsid w:val="0081372B"/>
    <w:rsid w:val="00813D3D"/>
    <w:rsid w:val="008142C5"/>
    <w:rsid w:val="008142E8"/>
    <w:rsid w:val="0081540E"/>
    <w:rsid w:val="00816A7B"/>
    <w:rsid w:val="00816E2B"/>
    <w:rsid w:val="00817878"/>
    <w:rsid w:val="0082038C"/>
    <w:rsid w:val="00820D52"/>
    <w:rsid w:val="00820F4A"/>
    <w:rsid w:val="008215B0"/>
    <w:rsid w:val="0082183A"/>
    <w:rsid w:val="00821AC7"/>
    <w:rsid w:val="00822E05"/>
    <w:rsid w:val="00823251"/>
    <w:rsid w:val="00823C0B"/>
    <w:rsid w:val="00824222"/>
    <w:rsid w:val="008243F5"/>
    <w:rsid w:val="008246EB"/>
    <w:rsid w:val="00824B1F"/>
    <w:rsid w:val="008250B0"/>
    <w:rsid w:val="0082526D"/>
    <w:rsid w:val="008252DD"/>
    <w:rsid w:val="0082540D"/>
    <w:rsid w:val="00825723"/>
    <w:rsid w:val="008259A7"/>
    <w:rsid w:val="00825F13"/>
    <w:rsid w:val="0082693D"/>
    <w:rsid w:val="0082696F"/>
    <w:rsid w:val="00827340"/>
    <w:rsid w:val="00827B2A"/>
    <w:rsid w:val="00827B90"/>
    <w:rsid w:val="00827E43"/>
    <w:rsid w:val="008304F7"/>
    <w:rsid w:val="008310A8"/>
    <w:rsid w:val="008311F7"/>
    <w:rsid w:val="008315C1"/>
    <w:rsid w:val="00832187"/>
    <w:rsid w:val="00832635"/>
    <w:rsid w:val="0083304A"/>
    <w:rsid w:val="00833305"/>
    <w:rsid w:val="0083330F"/>
    <w:rsid w:val="008337F9"/>
    <w:rsid w:val="008346B2"/>
    <w:rsid w:val="0083490D"/>
    <w:rsid w:val="00834E9A"/>
    <w:rsid w:val="0083503C"/>
    <w:rsid w:val="00835470"/>
    <w:rsid w:val="0083565F"/>
    <w:rsid w:val="008358D4"/>
    <w:rsid w:val="00836606"/>
    <w:rsid w:val="00836789"/>
    <w:rsid w:val="008377C1"/>
    <w:rsid w:val="008379AD"/>
    <w:rsid w:val="00837CB5"/>
    <w:rsid w:val="00837E98"/>
    <w:rsid w:val="008409C6"/>
    <w:rsid w:val="00840C4C"/>
    <w:rsid w:val="00840D9D"/>
    <w:rsid w:val="00840EA8"/>
    <w:rsid w:val="00841173"/>
    <w:rsid w:val="00842402"/>
    <w:rsid w:val="00842563"/>
    <w:rsid w:val="00842787"/>
    <w:rsid w:val="0084324B"/>
    <w:rsid w:val="008441C1"/>
    <w:rsid w:val="0084430F"/>
    <w:rsid w:val="00844A32"/>
    <w:rsid w:val="008456EE"/>
    <w:rsid w:val="00845A49"/>
    <w:rsid w:val="0084614F"/>
    <w:rsid w:val="008474AE"/>
    <w:rsid w:val="00847F5A"/>
    <w:rsid w:val="00850166"/>
    <w:rsid w:val="00850E56"/>
    <w:rsid w:val="0085136E"/>
    <w:rsid w:val="00851EBA"/>
    <w:rsid w:val="008524D9"/>
    <w:rsid w:val="00852661"/>
    <w:rsid w:val="00853339"/>
    <w:rsid w:val="00853674"/>
    <w:rsid w:val="008536BE"/>
    <w:rsid w:val="008538CD"/>
    <w:rsid w:val="00853934"/>
    <w:rsid w:val="00853B58"/>
    <w:rsid w:val="00854103"/>
    <w:rsid w:val="00855F4E"/>
    <w:rsid w:val="00855FFA"/>
    <w:rsid w:val="008565BA"/>
    <w:rsid w:val="0085732D"/>
    <w:rsid w:val="00857CA4"/>
    <w:rsid w:val="008601A8"/>
    <w:rsid w:val="00860C3C"/>
    <w:rsid w:val="00861527"/>
    <w:rsid w:val="0086162A"/>
    <w:rsid w:val="00861674"/>
    <w:rsid w:val="0086170E"/>
    <w:rsid w:val="00861AE0"/>
    <w:rsid w:val="008620CB"/>
    <w:rsid w:val="008622B1"/>
    <w:rsid w:val="0086313E"/>
    <w:rsid w:val="008634E4"/>
    <w:rsid w:val="00863909"/>
    <w:rsid w:val="008639AF"/>
    <w:rsid w:val="008647D8"/>
    <w:rsid w:val="008648CA"/>
    <w:rsid w:val="00864B4D"/>
    <w:rsid w:val="00864BA5"/>
    <w:rsid w:val="008651E3"/>
    <w:rsid w:val="00865329"/>
    <w:rsid w:val="008653B4"/>
    <w:rsid w:val="00865A77"/>
    <w:rsid w:val="0086634D"/>
    <w:rsid w:val="008663A4"/>
    <w:rsid w:val="008664F4"/>
    <w:rsid w:val="00867042"/>
    <w:rsid w:val="00867217"/>
    <w:rsid w:val="00867CA5"/>
    <w:rsid w:val="00870898"/>
    <w:rsid w:val="008711F3"/>
    <w:rsid w:val="00871B46"/>
    <w:rsid w:val="00871E72"/>
    <w:rsid w:val="00872430"/>
    <w:rsid w:val="008728BB"/>
    <w:rsid w:val="00872AE8"/>
    <w:rsid w:val="00872C24"/>
    <w:rsid w:val="00873008"/>
    <w:rsid w:val="00873199"/>
    <w:rsid w:val="008752A3"/>
    <w:rsid w:val="00875A05"/>
    <w:rsid w:val="00875C63"/>
    <w:rsid w:val="00875DCC"/>
    <w:rsid w:val="008764A7"/>
    <w:rsid w:val="00876A72"/>
    <w:rsid w:val="00876C6C"/>
    <w:rsid w:val="00876E43"/>
    <w:rsid w:val="00876F5B"/>
    <w:rsid w:val="00877363"/>
    <w:rsid w:val="00877A0A"/>
    <w:rsid w:val="00880444"/>
    <w:rsid w:val="0088078D"/>
    <w:rsid w:val="00881DD2"/>
    <w:rsid w:val="008828BB"/>
    <w:rsid w:val="00882961"/>
    <w:rsid w:val="00882996"/>
    <w:rsid w:val="00882BF3"/>
    <w:rsid w:val="00882EE0"/>
    <w:rsid w:val="008830CE"/>
    <w:rsid w:val="008832D9"/>
    <w:rsid w:val="008839FA"/>
    <w:rsid w:val="00884085"/>
    <w:rsid w:val="0088488D"/>
    <w:rsid w:val="00884935"/>
    <w:rsid w:val="00884E44"/>
    <w:rsid w:val="008850FA"/>
    <w:rsid w:val="008852A2"/>
    <w:rsid w:val="00885D00"/>
    <w:rsid w:val="00885EAD"/>
    <w:rsid w:val="00885FB4"/>
    <w:rsid w:val="0088639A"/>
    <w:rsid w:val="008863FD"/>
    <w:rsid w:val="00886FE4"/>
    <w:rsid w:val="0088711D"/>
    <w:rsid w:val="00887168"/>
    <w:rsid w:val="0088752B"/>
    <w:rsid w:val="00890536"/>
    <w:rsid w:val="0089107C"/>
    <w:rsid w:val="008911E1"/>
    <w:rsid w:val="008918B5"/>
    <w:rsid w:val="00891A87"/>
    <w:rsid w:val="00891B41"/>
    <w:rsid w:val="008921FA"/>
    <w:rsid w:val="008925A2"/>
    <w:rsid w:val="00892AA7"/>
    <w:rsid w:val="00892D6E"/>
    <w:rsid w:val="00892D7C"/>
    <w:rsid w:val="00893238"/>
    <w:rsid w:val="00893E00"/>
    <w:rsid w:val="008943E7"/>
    <w:rsid w:val="008947D7"/>
    <w:rsid w:val="00895164"/>
    <w:rsid w:val="00895245"/>
    <w:rsid w:val="00895BC6"/>
    <w:rsid w:val="00895C91"/>
    <w:rsid w:val="008969BD"/>
    <w:rsid w:val="00896E90"/>
    <w:rsid w:val="0089710B"/>
    <w:rsid w:val="008973CB"/>
    <w:rsid w:val="008A030B"/>
    <w:rsid w:val="008A0CD8"/>
    <w:rsid w:val="008A18FF"/>
    <w:rsid w:val="008A1B25"/>
    <w:rsid w:val="008A27DD"/>
    <w:rsid w:val="008A2932"/>
    <w:rsid w:val="008A2A9D"/>
    <w:rsid w:val="008A3102"/>
    <w:rsid w:val="008A3E65"/>
    <w:rsid w:val="008A40A8"/>
    <w:rsid w:val="008A5661"/>
    <w:rsid w:val="008A568E"/>
    <w:rsid w:val="008A56F7"/>
    <w:rsid w:val="008A57D1"/>
    <w:rsid w:val="008A6422"/>
    <w:rsid w:val="008A6CEE"/>
    <w:rsid w:val="008A6EC8"/>
    <w:rsid w:val="008A7063"/>
    <w:rsid w:val="008A72EB"/>
    <w:rsid w:val="008A7831"/>
    <w:rsid w:val="008A7BC0"/>
    <w:rsid w:val="008A7D97"/>
    <w:rsid w:val="008B1BC1"/>
    <w:rsid w:val="008B2838"/>
    <w:rsid w:val="008B2934"/>
    <w:rsid w:val="008B3071"/>
    <w:rsid w:val="008B3733"/>
    <w:rsid w:val="008B45B1"/>
    <w:rsid w:val="008B4BC0"/>
    <w:rsid w:val="008B58A5"/>
    <w:rsid w:val="008B6160"/>
    <w:rsid w:val="008B6481"/>
    <w:rsid w:val="008B67A5"/>
    <w:rsid w:val="008B6C5D"/>
    <w:rsid w:val="008B74A5"/>
    <w:rsid w:val="008B77CC"/>
    <w:rsid w:val="008B77E4"/>
    <w:rsid w:val="008B797E"/>
    <w:rsid w:val="008B79B1"/>
    <w:rsid w:val="008B7E0B"/>
    <w:rsid w:val="008B7EBD"/>
    <w:rsid w:val="008C004A"/>
    <w:rsid w:val="008C02A1"/>
    <w:rsid w:val="008C02FB"/>
    <w:rsid w:val="008C09F0"/>
    <w:rsid w:val="008C0ABB"/>
    <w:rsid w:val="008C0E80"/>
    <w:rsid w:val="008C1202"/>
    <w:rsid w:val="008C1766"/>
    <w:rsid w:val="008C24F1"/>
    <w:rsid w:val="008C2741"/>
    <w:rsid w:val="008C2BB4"/>
    <w:rsid w:val="008C30B2"/>
    <w:rsid w:val="008C3549"/>
    <w:rsid w:val="008C3836"/>
    <w:rsid w:val="008C388F"/>
    <w:rsid w:val="008C3A9A"/>
    <w:rsid w:val="008C516D"/>
    <w:rsid w:val="008C54D5"/>
    <w:rsid w:val="008C5BBC"/>
    <w:rsid w:val="008C5D52"/>
    <w:rsid w:val="008C7BA4"/>
    <w:rsid w:val="008C7C9B"/>
    <w:rsid w:val="008C7CF3"/>
    <w:rsid w:val="008C7F8F"/>
    <w:rsid w:val="008D0438"/>
    <w:rsid w:val="008D0823"/>
    <w:rsid w:val="008D0929"/>
    <w:rsid w:val="008D0C06"/>
    <w:rsid w:val="008D1516"/>
    <w:rsid w:val="008D1D3B"/>
    <w:rsid w:val="008D20EF"/>
    <w:rsid w:val="008D30E5"/>
    <w:rsid w:val="008D3298"/>
    <w:rsid w:val="008D34DB"/>
    <w:rsid w:val="008D42C9"/>
    <w:rsid w:val="008D52A6"/>
    <w:rsid w:val="008D5483"/>
    <w:rsid w:val="008D568D"/>
    <w:rsid w:val="008D57FF"/>
    <w:rsid w:val="008D5825"/>
    <w:rsid w:val="008D58F5"/>
    <w:rsid w:val="008D63B0"/>
    <w:rsid w:val="008D6BAD"/>
    <w:rsid w:val="008D6E79"/>
    <w:rsid w:val="008D77EC"/>
    <w:rsid w:val="008D7841"/>
    <w:rsid w:val="008D7916"/>
    <w:rsid w:val="008E0687"/>
    <w:rsid w:val="008E0F13"/>
    <w:rsid w:val="008E1C48"/>
    <w:rsid w:val="008E1FAB"/>
    <w:rsid w:val="008E2A92"/>
    <w:rsid w:val="008E2E37"/>
    <w:rsid w:val="008E301F"/>
    <w:rsid w:val="008E3A17"/>
    <w:rsid w:val="008E3C93"/>
    <w:rsid w:val="008E4123"/>
    <w:rsid w:val="008E49CD"/>
    <w:rsid w:val="008E4EC2"/>
    <w:rsid w:val="008E5295"/>
    <w:rsid w:val="008E53B5"/>
    <w:rsid w:val="008E5A96"/>
    <w:rsid w:val="008E5DB9"/>
    <w:rsid w:val="008E5DF9"/>
    <w:rsid w:val="008E63B0"/>
    <w:rsid w:val="008E69A0"/>
    <w:rsid w:val="008E6D57"/>
    <w:rsid w:val="008E6E3C"/>
    <w:rsid w:val="008E6E49"/>
    <w:rsid w:val="008E72A1"/>
    <w:rsid w:val="008E7333"/>
    <w:rsid w:val="008E7C56"/>
    <w:rsid w:val="008F0771"/>
    <w:rsid w:val="008F1184"/>
    <w:rsid w:val="008F1580"/>
    <w:rsid w:val="008F1CB4"/>
    <w:rsid w:val="008F216D"/>
    <w:rsid w:val="008F264E"/>
    <w:rsid w:val="008F2FEE"/>
    <w:rsid w:val="008F32B0"/>
    <w:rsid w:val="008F349E"/>
    <w:rsid w:val="008F34D0"/>
    <w:rsid w:val="008F39CC"/>
    <w:rsid w:val="008F3E84"/>
    <w:rsid w:val="008F420B"/>
    <w:rsid w:val="008F4796"/>
    <w:rsid w:val="008F4EAE"/>
    <w:rsid w:val="008F5020"/>
    <w:rsid w:val="008F50C1"/>
    <w:rsid w:val="008F55D7"/>
    <w:rsid w:val="008F5859"/>
    <w:rsid w:val="008F6183"/>
    <w:rsid w:val="008F6508"/>
    <w:rsid w:val="008F6534"/>
    <w:rsid w:val="008F65AA"/>
    <w:rsid w:val="008F65F9"/>
    <w:rsid w:val="008F7906"/>
    <w:rsid w:val="008F791D"/>
    <w:rsid w:val="008F7981"/>
    <w:rsid w:val="008F79C8"/>
    <w:rsid w:val="00900459"/>
    <w:rsid w:val="009005CE"/>
    <w:rsid w:val="00900C0C"/>
    <w:rsid w:val="00901033"/>
    <w:rsid w:val="009016E9"/>
    <w:rsid w:val="0090170C"/>
    <w:rsid w:val="00901CF0"/>
    <w:rsid w:val="009020EA"/>
    <w:rsid w:val="00902275"/>
    <w:rsid w:val="00902B85"/>
    <w:rsid w:val="00902EEA"/>
    <w:rsid w:val="00902FED"/>
    <w:rsid w:val="009038DC"/>
    <w:rsid w:val="00903DAC"/>
    <w:rsid w:val="00904009"/>
    <w:rsid w:val="00905228"/>
    <w:rsid w:val="00905397"/>
    <w:rsid w:val="00905822"/>
    <w:rsid w:val="00905DA0"/>
    <w:rsid w:val="009063D4"/>
    <w:rsid w:val="0090644D"/>
    <w:rsid w:val="00906456"/>
    <w:rsid w:val="00906579"/>
    <w:rsid w:val="00906C80"/>
    <w:rsid w:val="009071C3"/>
    <w:rsid w:val="009075ED"/>
    <w:rsid w:val="009076B0"/>
    <w:rsid w:val="0091004E"/>
    <w:rsid w:val="0091023C"/>
    <w:rsid w:val="0091132D"/>
    <w:rsid w:val="00911F38"/>
    <w:rsid w:val="009122E2"/>
    <w:rsid w:val="00912F48"/>
    <w:rsid w:val="009132EA"/>
    <w:rsid w:val="009138D2"/>
    <w:rsid w:val="0091507C"/>
    <w:rsid w:val="00915192"/>
    <w:rsid w:val="0091556E"/>
    <w:rsid w:val="00915FE2"/>
    <w:rsid w:val="00916367"/>
    <w:rsid w:val="009169A5"/>
    <w:rsid w:val="009169DD"/>
    <w:rsid w:val="009171B8"/>
    <w:rsid w:val="009202AE"/>
    <w:rsid w:val="00920B69"/>
    <w:rsid w:val="00920D6D"/>
    <w:rsid w:val="00920E56"/>
    <w:rsid w:val="009211C6"/>
    <w:rsid w:val="00921398"/>
    <w:rsid w:val="0092146A"/>
    <w:rsid w:val="009214DD"/>
    <w:rsid w:val="00921EF3"/>
    <w:rsid w:val="00922472"/>
    <w:rsid w:val="00923233"/>
    <w:rsid w:val="00923973"/>
    <w:rsid w:val="00924A68"/>
    <w:rsid w:val="009252F3"/>
    <w:rsid w:val="0092530B"/>
    <w:rsid w:val="0092573F"/>
    <w:rsid w:val="00925B1F"/>
    <w:rsid w:val="00925D69"/>
    <w:rsid w:val="00925FEB"/>
    <w:rsid w:val="009260A3"/>
    <w:rsid w:val="009260F1"/>
    <w:rsid w:val="00926295"/>
    <w:rsid w:val="009267A5"/>
    <w:rsid w:val="009267DD"/>
    <w:rsid w:val="00927313"/>
    <w:rsid w:val="00927315"/>
    <w:rsid w:val="009273C8"/>
    <w:rsid w:val="009274D4"/>
    <w:rsid w:val="00927D14"/>
    <w:rsid w:val="009301E2"/>
    <w:rsid w:val="00930431"/>
    <w:rsid w:val="0093059B"/>
    <w:rsid w:val="00930B1E"/>
    <w:rsid w:val="00930CE7"/>
    <w:rsid w:val="0093165D"/>
    <w:rsid w:val="00931747"/>
    <w:rsid w:val="009322C1"/>
    <w:rsid w:val="00932B1A"/>
    <w:rsid w:val="0093327E"/>
    <w:rsid w:val="0093365A"/>
    <w:rsid w:val="00933D9E"/>
    <w:rsid w:val="0093430B"/>
    <w:rsid w:val="0093492A"/>
    <w:rsid w:val="009349F6"/>
    <w:rsid w:val="00934EC0"/>
    <w:rsid w:val="00935062"/>
    <w:rsid w:val="00935588"/>
    <w:rsid w:val="0093574F"/>
    <w:rsid w:val="00935B9D"/>
    <w:rsid w:val="00935DDB"/>
    <w:rsid w:val="00935EBE"/>
    <w:rsid w:val="009363CB"/>
    <w:rsid w:val="009365C3"/>
    <w:rsid w:val="00937576"/>
    <w:rsid w:val="00937EDF"/>
    <w:rsid w:val="0094090B"/>
    <w:rsid w:val="00940947"/>
    <w:rsid w:val="00941A37"/>
    <w:rsid w:val="00941C10"/>
    <w:rsid w:val="00941EA1"/>
    <w:rsid w:val="009421CF"/>
    <w:rsid w:val="00942313"/>
    <w:rsid w:val="00942692"/>
    <w:rsid w:val="00942C53"/>
    <w:rsid w:val="00943101"/>
    <w:rsid w:val="00943148"/>
    <w:rsid w:val="009434F9"/>
    <w:rsid w:val="00943622"/>
    <w:rsid w:val="009436C2"/>
    <w:rsid w:val="00944F72"/>
    <w:rsid w:val="0094508D"/>
    <w:rsid w:val="0094541F"/>
    <w:rsid w:val="009456AF"/>
    <w:rsid w:val="00945947"/>
    <w:rsid w:val="00945F71"/>
    <w:rsid w:val="0094601A"/>
    <w:rsid w:val="0094628F"/>
    <w:rsid w:val="009467B7"/>
    <w:rsid w:val="0094696C"/>
    <w:rsid w:val="00946B22"/>
    <w:rsid w:val="009502AC"/>
    <w:rsid w:val="009502DD"/>
    <w:rsid w:val="009502E0"/>
    <w:rsid w:val="00950BD4"/>
    <w:rsid w:val="00951AC6"/>
    <w:rsid w:val="00951CFD"/>
    <w:rsid w:val="00952E72"/>
    <w:rsid w:val="00952FEA"/>
    <w:rsid w:val="009530E4"/>
    <w:rsid w:val="009535A7"/>
    <w:rsid w:val="009536A0"/>
    <w:rsid w:val="00953809"/>
    <w:rsid w:val="00953A02"/>
    <w:rsid w:val="00953C43"/>
    <w:rsid w:val="00953D17"/>
    <w:rsid w:val="00953EF2"/>
    <w:rsid w:val="0095411B"/>
    <w:rsid w:val="0095432B"/>
    <w:rsid w:val="00954337"/>
    <w:rsid w:val="00954605"/>
    <w:rsid w:val="0095475E"/>
    <w:rsid w:val="009547A7"/>
    <w:rsid w:val="009552AF"/>
    <w:rsid w:val="00955CDF"/>
    <w:rsid w:val="00956AA0"/>
    <w:rsid w:val="00956B3A"/>
    <w:rsid w:val="009571C1"/>
    <w:rsid w:val="00957755"/>
    <w:rsid w:val="0095787A"/>
    <w:rsid w:val="00960747"/>
    <w:rsid w:val="0096094F"/>
    <w:rsid w:val="00960980"/>
    <w:rsid w:val="00960CA6"/>
    <w:rsid w:val="00961B59"/>
    <w:rsid w:val="0096283D"/>
    <w:rsid w:val="00963149"/>
    <w:rsid w:val="009639B4"/>
    <w:rsid w:val="00963A42"/>
    <w:rsid w:val="0096487F"/>
    <w:rsid w:val="00964884"/>
    <w:rsid w:val="009648F2"/>
    <w:rsid w:val="00965182"/>
    <w:rsid w:val="0096536D"/>
    <w:rsid w:val="009654AA"/>
    <w:rsid w:val="00965FAB"/>
    <w:rsid w:val="00966EA5"/>
    <w:rsid w:val="00967028"/>
    <w:rsid w:val="009675E7"/>
    <w:rsid w:val="00967666"/>
    <w:rsid w:val="00967D02"/>
    <w:rsid w:val="00970872"/>
    <w:rsid w:val="00970A4F"/>
    <w:rsid w:val="00970AFE"/>
    <w:rsid w:val="0097100B"/>
    <w:rsid w:val="009710D4"/>
    <w:rsid w:val="009714DD"/>
    <w:rsid w:val="00971CD1"/>
    <w:rsid w:val="00972797"/>
    <w:rsid w:val="00972EF6"/>
    <w:rsid w:val="00973055"/>
    <w:rsid w:val="00973073"/>
    <w:rsid w:val="00973812"/>
    <w:rsid w:val="009747E2"/>
    <w:rsid w:val="009753CE"/>
    <w:rsid w:val="00975561"/>
    <w:rsid w:val="009771A6"/>
    <w:rsid w:val="00977504"/>
    <w:rsid w:val="00977BF3"/>
    <w:rsid w:val="009806D4"/>
    <w:rsid w:val="00980D1C"/>
    <w:rsid w:val="00981155"/>
    <w:rsid w:val="00981804"/>
    <w:rsid w:val="00981998"/>
    <w:rsid w:val="009819D8"/>
    <w:rsid w:val="00982154"/>
    <w:rsid w:val="009821A5"/>
    <w:rsid w:val="00982383"/>
    <w:rsid w:val="0098297A"/>
    <w:rsid w:val="00982E4F"/>
    <w:rsid w:val="0098383E"/>
    <w:rsid w:val="009838AC"/>
    <w:rsid w:val="009846A1"/>
    <w:rsid w:val="00984CA3"/>
    <w:rsid w:val="009851C1"/>
    <w:rsid w:val="0098573B"/>
    <w:rsid w:val="009857CF"/>
    <w:rsid w:val="00985BBD"/>
    <w:rsid w:val="00985FA4"/>
    <w:rsid w:val="00986127"/>
    <w:rsid w:val="00986159"/>
    <w:rsid w:val="00986734"/>
    <w:rsid w:val="009874D1"/>
    <w:rsid w:val="00987B66"/>
    <w:rsid w:val="00987CA3"/>
    <w:rsid w:val="00990422"/>
    <w:rsid w:val="009907D3"/>
    <w:rsid w:val="0099169D"/>
    <w:rsid w:val="00991CA8"/>
    <w:rsid w:val="009924E4"/>
    <w:rsid w:val="00992661"/>
    <w:rsid w:val="00992852"/>
    <w:rsid w:val="00992951"/>
    <w:rsid w:val="00992CC8"/>
    <w:rsid w:val="009939BB"/>
    <w:rsid w:val="00993D94"/>
    <w:rsid w:val="0099465A"/>
    <w:rsid w:val="009947DA"/>
    <w:rsid w:val="009949D6"/>
    <w:rsid w:val="00995123"/>
    <w:rsid w:val="00995E36"/>
    <w:rsid w:val="009960BB"/>
    <w:rsid w:val="009962DC"/>
    <w:rsid w:val="00996611"/>
    <w:rsid w:val="00996DA2"/>
    <w:rsid w:val="00997AEE"/>
    <w:rsid w:val="00997E0A"/>
    <w:rsid w:val="00997F86"/>
    <w:rsid w:val="009A025B"/>
    <w:rsid w:val="009A0888"/>
    <w:rsid w:val="009A09B5"/>
    <w:rsid w:val="009A0B61"/>
    <w:rsid w:val="009A149B"/>
    <w:rsid w:val="009A2067"/>
    <w:rsid w:val="009A2153"/>
    <w:rsid w:val="009A2673"/>
    <w:rsid w:val="009A29B9"/>
    <w:rsid w:val="009A2BDD"/>
    <w:rsid w:val="009A3292"/>
    <w:rsid w:val="009A375A"/>
    <w:rsid w:val="009A4516"/>
    <w:rsid w:val="009A4994"/>
    <w:rsid w:val="009A4D2F"/>
    <w:rsid w:val="009A5714"/>
    <w:rsid w:val="009A611A"/>
    <w:rsid w:val="009A662C"/>
    <w:rsid w:val="009A6722"/>
    <w:rsid w:val="009A69D7"/>
    <w:rsid w:val="009A6AB3"/>
    <w:rsid w:val="009A6B0C"/>
    <w:rsid w:val="009A72AE"/>
    <w:rsid w:val="009A75ED"/>
    <w:rsid w:val="009A7F5D"/>
    <w:rsid w:val="009B0506"/>
    <w:rsid w:val="009B0BA9"/>
    <w:rsid w:val="009B0D0A"/>
    <w:rsid w:val="009B1232"/>
    <w:rsid w:val="009B1386"/>
    <w:rsid w:val="009B15CC"/>
    <w:rsid w:val="009B219B"/>
    <w:rsid w:val="009B2505"/>
    <w:rsid w:val="009B2836"/>
    <w:rsid w:val="009B2D22"/>
    <w:rsid w:val="009B2F73"/>
    <w:rsid w:val="009B355D"/>
    <w:rsid w:val="009B361E"/>
    <w:rsid w:val="009B36F7"/>
    <w:rsid w:val="009B40B2"/>
    <w:rsid w:val="009B42D9"/>
    <w:rsid w:val="009B4963"/>
    <w:rsid w:val="009B6394"/>
    <w:rsid w:val="009B66C4"/>
    <w:rsid w:val="009B72AC"/>
    <w:rsid w:val="009B7464"/>
    <w:rsid w:val="009B764E"/>
    <w:rsid w:val="009C0A8C"/>
    <w:rsid w:val="009C0F07"/>
    <w:rsid w:val="009C1A57"/>
    <w:rsid w:val="009C1CBF"/>
    <w:rsid w:val="009C2A61"/>
    <w:rsid w:val="009C2ADC"/>
    <w:rsid w:val="009C3B40"/>
    <w:rsid w:val="009C3EAD"/>
    <w:rsid w:val="009C5830"/>
    <w:rsid w:val="009C594E"/>
    <w:rsid w:val="009C5A43"/>
    <w:rsid w:val="009C62D1"/>
    <w:rsid w:val="009C65AD"/>
    <w:rsid w:val="009C6657"/>
    <w:rsid w:val="009C6F87"/>
    <w:rsid w:val="009C7B30"/>
    <w:rsid w:val="009D0B92"/>
    <w:rsid w:val="009D0DAA"/>
    <w:rsid w:val="009D187A"/>
    <w:rsid w:val="009D20C5"/>
    <w:rsid w:val="009D25B7"/>
    <w:rsid w:val="009D2845"/>
    <w:rsid w:val="009D2B61"/>
    <w:rsid w:val="009D3A16"/>
    <w:rsid w:val="009D3D67"/>
    <w:rsid w:val="009D4171"/>
    <w:rsid w:val="009D4793"/>
    <w:rsid w:val="009D487B"/>
    <w:rsid w:val="009D5145"/>
    <w:rsid w:val="009D51C2"/>
    <w:rsid w:val="009D5627"/>
    <w:rsid w:val="009D5E2F"/>
    <w:rsid w:val="009D619F"/>
    <w:rsid w:val="009D61A1"/>
    <w:rsid w:val="009D6440"/>
    <w:rsid w:val="009D7306"/>
    <w:rsid w:val="009D74CD"/>
    <w:rsid w:val="009D7B08"/>
    <w:rsid w:val="009D7E57"/>
    <w:rsid w:val="009E03EF"/>
    <w:rsid w:val="009E0875"/>
    <w:rsid w:val="009E19B8"/>
    <w:rsid w:val="009E2704"/>
    <w:rsid w:val="009E27C1"/>
    <w:rsid w:val="009E29E1"/>
    <w:rsid w:val="009E2AA2"/>
    <w:rsid w:val="009E2EA1"/>
    <w:rsid w:val="009E349E"/>
    <w:rsid w:val="009E3880"/>
    <w:rsid w:val="009E3BA2"/>
    <w:rsid w:val="009E3DC2"/>
    <w:rsid w:val="009E42D3"/>
    <w:rsid w:val="009E4EFD"/>
    <w:rsid w:val="009E5076"/>
    <w:rsid w:val="009E578F"/>
    <w:rsid w:val="009E5A91"/>
    <w:rsid w:val="009E68DD"/>
    <w:rsid w:val="009E7626"/>
    <w:rsid w:val="009E7685"/>
    <w:rsid w:val="009E76C4"/>
    <w:rsid w:val="009F0294"/>
    <w:rsid w:val="009F0AA5"/>
    <w:rsid w:val="009F0AF2"/>
    <w:rsid w:val="009F139E"/>
    <w:rsid w:val="009F19A2"/>
    <w:rsid w:val="009F19CC"/>
    <w:rsid w:val="009F1A84"/>
    <w:rsid w:val="009F1A88"/>
    <w:rsid w:val="009F2389"/>
    <w:rsid w:val="009F2696"/>
    <w:rsid w:val="009F295C"/>
    <w:rsid w:val="009F339A"/>
    <w:rsid w:val="009F3998"/>
    <w:rsid w:val="009F3C83"/>
    <w:rsid w:val="009F3D2C"/>
    <w:rsid w:val="009F3FB6"/>
    <w:rsid w:val="009F506E"/>
    <w:rsid w:val="009F5546"/>
    <w:rsid w:val="009F55E7"/>
    <w:rsid w:val="009F5BD6"/>
    <w:rsid w:val="009F6237"/>
    <w:rsid w:val="009F653D"/>
    <w:rsid w:val="009F7A53"/>
    <w:rsid w:val="00A002E6"/>
    <w:rsid w:val="00A0035B"/>
    <w:rsid w:val="00A004CA"/>
    <w:rsid w:val="00A00652"/>
    <w:rsid w:val="00A00AEC"/>
    <w:rsid w:val="00A00D89"/>
    <w:rsid w:val="00A01953"/>
    <w:rsid w:val="00A020D7"/>
    <w:rsid w:val="00A023D5"/>
    <w:rsid w:val="00A02891"/>
    <w:rsid w:val="00A029C7"/>
    <w:rsid w:val="00A02D3F"/>
    <w:rsid w:val="00A034A8"/>
    <w:rsid w:val="00A037C4"/>
    <w:rsid w:val="00A039E1"/>
    <w:rsid w:val="00A03F25"/>
    <w:rsid w:val="00A03F84"/>
    <w:rsid w:val="00A045B3"/>
    <w:rsid w:val="00A04E02"/>
    <w:rsid w:val="00A05698"/>
    <w:rsid w:val="00A05B42"/>
    <w:rsid w:val="00A05C94"/>
    <w:rsid w:val="00A06250"/>
    <w:rsid w:val="00A06863"/>
    <w:rsid w:val="00A07145"/>
    <w:rsid w:val="00A073DF"/>
    <w:rsid w:val="00A07E50"/>
    <w:rsid w:val="00A10106"/>
    <w:rsid w:val="00A1026A"/>
    <w:rsid w:val="00A106C5"/>
    <w:rsid w:val="00A10C8B"/>
    <w:rsid w:val="00A11E7B"/>
    <w:rsid w:val="00A123F3"/>
    <w:rsid w:val="00A12B37"/>
    <w:rsid w:val="00A132B3"/>
    <w:rsid w:val="00A137D8"/>
    <w:rsid w:val="00A14172"/>
    <w:rsid w:val="00A15063"/>
    <w:rsid w:val="00A157CE"/>
    <w:rsid w:val="00A15BF6"/>
    <w:rsid w:val="00A1650F"/>
    <w:rsid w:val="00A167B8"/>
    <w:rsid w:val="00A16AE3"/>
    <w:rsid w:val="00A16F40"/>
    <w:rsid w:val="00A17301"/>
    <w:rsid w:val="00A17419"/>
    <w:rsid w:val="00A175B0"/>
    <w:rsid w:val="00A202A9"/>
    <w:rsid w:val="00A20731"/>
    <w:rsid w:val="00A20880"/>
    <w:rsid w:val="00A21497"/>
    <w:rsid w:val="00A219DA"/>
    <w:rsid w:val="00A223AB"/>
    <w:rsid w:val="00A22EDF"/>
    <w:rsid w:val="00A236F9"/>
    <w:rsid w:val="00A24597"/>
    <w:rsid w:val="00A245AD"/>
    <w:rsid w:val="00A246C0"/>
    <w:rsid w:val="00A24FBC"/>
    <w:rsid w:val="00A2568E"/>
    <w:rsid w:val="00A261A7"/>
    <w:rsid w:val="00A2697D"/>
    <w:rsid w:val="00A2791B"/>
    <w:rsid w:val="00A32754"/>
    <w:rsid w:val="00A32DCB"/>
    <w:rsid w:val="00A33021"/>
    <w:rsid w:val="00A33839"/>
    <w:rsid w:val="00A34C65"/>
    <w:rsid w:val="00A3503E"/>
    <w:rsid w:val="00A35431"/>
    <w:rsid w:val="00A3596E"/>
    <w:rsid w:val="00A35C9C"/>
    <w:rsid w:val="00A36133"/>
    <w:rsid w:val="00A36D79"/>
    <w:rsid w:val="00A3707A"/>
    <w:rsid w:val="00A37190"/>
    <w:rsid w:val="00A3762E"/>
    <w:rsid w:val="00A378CF"/>
    <w:rsid w:val="00A37F14"/>
    <w:rsid w:val="00A40965"/>
    <w:rsid w:val="00A40FBA"/>
    <w:rsid w:val="00A42337"/>
    <w:rsid w:val="00A428A8"/>
    <w:rsid w:val="00A429FE"/>
    <w:rsid w:val="00A42DC1"/>
    <w:rsid w:val="00A43396"/>
    <w:rsid w:val="00A43F47"/>
    <w:rsid w:val="00A44991"/>
    <w:rsid w:val="00A44B16"/>
    <w:rsid w:val="00A45AA9"/>
    <w:rsid w:val="00A45B83"/>
    <w:rsid w:val="00A4644E"/>
    <w:rsid w:val="00A47BE4"/>
    <w:rsid w:val="00A50E8F"/>
    <w:rsid w:val="00A514B6"/>
    <w:rsid w:val="00A515FA"/>
    <w:rsid w:val="00A51676"/>
    <w:rsid w:val="00A51A93"/>
    <w:rsid w:val="00A5212C"/>
    <w:rsid w:val="00A5217A"/>
    <w:rsid w:val="00A52970"/>
    <w:rsid w:val="00A531CD"/>
    <w:rsid w:val="00A532B3"/>
    <w:rsid w:val="00A5380E"/>
    <w:rsid w:val="00A54BD4"/>
    <w:rsid w:val="00A553CE"/>
    <w:rsid w:val="00A554C1"/>
    <w:rsid w:val="00A55799"/>
    <w:rsid w:val="00A55921"/>
    <w:rsid w:val="00A55F3B"/>
    <w:rsid w:val="00A562B8"/>
    <w:rsid w:val="00A56EB2"/>
    <w:rsid w:val="00A57B58"/>
    <w:rsid w:val="00A57DE5"/>
    <w:rsid w:val="00A60A1E"/>
    <w:rsid w:val="00A60A51"/>
    <w:rsid w:val="00A6159A"/>
    <w:rsid w:val="00A61B53"/>
    <w:rsid w:val="00A61D31"/>
    <w:rsid w:val="00A61E75"/>
    <w:rsid w:val="00A622B0"/>
    <w:rsid w:val="00A62AE9"/>
    <w:rsid w:val="00A63992"/>
    <w:rsid w:val="00A6489B"/>
    <w:rsid w:val="00A64B47"/>
    <w:rsid w:val="00A64E02"/>
    <w:rsid w:val="00A6510A"/>
    <w:rsid w:val="00A654DC"/>
    <w:rsid w:val="00A658DA"/>
    <w:rsid w:val="00A65C2B"/>
    <w:rsid w:val="00A65D55"/>
    <w:rsid w:val="00A6616C"/>
    <w:rsid w:val="00A661AB"/>
    <w:rsid w:val="00A662AD"/>
    <w:rsid w:val="00A66A18"/>
    <w:rsid w:val="00A66B2A"/>
    <w:rsid w:val="00A66EAC"/>
    <w:rsid w:val="00A67590"/>
    <w:rsid w:val="00A67AEE"/>
    <w:rsid w:val="00A67BA4"/>
    <w:rsid w:val="00A67D0A"/>
    <w:rsid w:val="00A67FBB"/>
    <w:rsid w:val="00A700D7"/>
    <w:rsid w:val="00A70C91"/>
    <w:rsid w:val="00A71350"/>
    <w:rsid w:val="00A7153F"/>
    <w:rsid w:val="00A72212"/>
    <w:rsid w:val="00A7278F"/>
    <w:rsid w:val="00A731C0"/>
    <w:rsid w:val="00A733FF"/>
    <w:rsid w:val="00A7350A"/>
    <w:rsid w:val="00A74108"/>
    <w:rsid w:val="00A74CB8"/>
    <w:rsid w:val="00A757C9"/>
    <w:rsid w:val="00A75E3C"/>
    <w:rsid w:val="00A7610D"/>
    <w:rsid w:val="00A761BF"/>
    <w:rsid w:val="00A76346"/>
    <w:rsid w:val="00A76AC2"/>
    <w:rsid w:val="00A76F23"/>
    <w:rsid w:val="00A772A4"/>
    <w:rsid w:val="00A772A5"/>
    <w:rsid w:val="00A80880"/>
    <w:rsid w:val="00A80A9E"/>
    <w:rsid w:val="00A80F92"/>
    <w:rsid w:val="00A82122"/>
    <w:rsid w:val="00A82557"/>
    <w:rsid w:val="00A8273D"/>
    <w:rsid w:val="00A82E17"/>
    <w:rsid w:val="00A8403D"/>
    <w:rsid w:val="00A8405B"/>
    <w:rsid w:val="00A84456"/>
    <w:rsid w:val="00A846BB"/>
    <w:rsid w:val="00A84703"/>
    <w:rsid w:val="00A847E1"/>
    <w:rsid w:val="00A849CF"/>
    <w:rsid w:val="00A84A0E"/>
    <w:rsid w:val="00A84DE4"/>
    <w:rsid w:val="00A84ECA"/>
    <w:rsid w:val="00A84ED7"/>
    <w:rsid w:val="00A85745"/>
    <w:rsid w:val="00A8576A"/>
    <w:rsid w:val="00A86894"/>
    <w:rsid w:val="00A86A08"/>
    <w:rsid w:val="00A86A61"/>
    <w:rsid w:val="00A86BD1"/>
    <w:rsid w:val="00A86C85"/>
    <w:rsid w:val="00A8748F"/>
    <w:rsid w:val="00A877DA"/>
    <w:rsid w:val="00A87BBA"/>
    <w:rsid w:val="00A87F64"/>
    <w:rsid w:val="00A90102"/>
    <w:rsid w:val="00A90DD2"/>
    <w:rsid w:val="00A9180C"/>
    <w:rsid w:val="00A919BC"/>
    <w:rsid w:val="00A926AE"/>
    <w:rsid w:val="00A927EE"/>
    <w:rsid w:val="00A92951"/>
    <w:rsid w:val="00A92C50"/>
    <w:rsid w:val="00A9300E"/>
    <w:rsid w:val="00A93A2C"/>
    <w:rsid w:val="00A93A42"/>
    <w:rsid w:val="00A93F60"/>
    <w:rsid w:val="00A93FBD"/>
    <w:rsid w:val="00A94237"/>
    <w:rsid w:val="00A945A6"/>
    <w:rsid w:val="00A951FA"/>
    <w:rsid w:val="00A95DAE"/>
    <w:rsid w:val="00A96D15"/>
    <w:rsid w:val="00A96E20"/>
    <w:rsid w:val="00A96F8B"/>
    <w:rsid w:val="00A9701A"/>
    <w:rsid w:val="00A97B39"/>
    <w:rsid w:val="00AA0501"/>
    <w:rsid w:val="00AA1173"/>
    <w:rsid w:val="00AA12A3"/>
    <w:rsid w:val="00AA1573"/>
    <w:rsid w:val="00AA21F1"/>
    <w:rsid w:val="00AA221B"/>
    <w:rsid w:val="00AA3615"/>
    <w:rsid w:val="00AA4252"/>
    <w:rsid w:val="00AA446E"/>
    <w:rsid w:val="00AA4898"/>
    <w:rsid w:val="00AA4FF7"/>
    <w:rsid w:val="00AA55E0"/>
    <w:rsid w:val="00AA6DC4"/>
    <w:rsid w:val="00AA7088"/>
    <w:rsid w:val="00AA7418"/>
    <w:rsid w:val="00AA7600"/>
    <w:rsid w:val="00AA7A18"/>
    <w:rsid w:val="00AB0CDB"/>
    <w:rsid w:val="00AB1571"/>
    <w:rsid w:val="00AB183C"/>
    <w:rsid w:val="00AB22F5"/>
    <w:rsid w:val="00AB32FB"/>
    <w:rsid w:val="00AB409A"/>
    <w:rsid w:val="00AB4114"/>
    <w:rsid w:val="00AB42F0"/>
    <w:rsid w:val="00AB45A2"/>
    <w:rsid w:val="00AB4B2A"/>
    <w:rsid w:val="00AB4D64"/>
    <w:rsid w:val="00AB4FBF"/>
    <w:rsid w:val="00AB4FD7"/>
    <w:rsid w:val="00AB620C"/>
    <w:rsid w:val="00AB660E"/>
    <w:rsid w:val="00AB6912"/>
    <w:rsid w:val="00AB6951"/>
    <w:rsid w:val="00AB6A47"/>
    <w:rsid w:val="00AB6FE7"/>
    <w:rsid w:val="00AB7010"/>
    <w:rsid w:val="00AB74CB"/>
    <w:rsid w:val="00AB7EC5"/>
    <w:rsid w:val="00AB7FD3"/>
    <w:rsid w:val="00AC02C9"/>
    <w:rsid w:val="00AC10C8"/>
    <w:rsid w:val="00AC113B"/>
    <w:rsid w:val="00AC1446"/>
    <w:rsid w:val="00AC1592"/>
    <w:rsid w:val="00AC1B31"/>
    <w:rsid w:val="00AC1B63"/>
    <w:rsid w:val="00AC1CC0"/>
    <w:rsid w:val="00AC20D8"/>
    <w:rsid w:val="00AC223D"/>
    <w:rsid w:val="00AC22B4"/>
    <w:rsid w:val="00AC3546"/>
    <w:rsid w:val="00AC3DA9"/>
    <w:rsid w:val="00AC3EAE"/>
    <w:rsid w:val="00AC427F"/>
    <w:rsid w:val="00AC4288"/>
    <w:rsid w:val="00AC43C5"/>
    <w:rsid w:val="00AC4BD9"/>
    <w:rsid w:val="00AC4D9E"/>
    <w:rsid w:val="00AC53F6"/>
    <w:rsid w:val="00AC57DE"/>
    <w:rsid w:val="00AC69D7"/>
    <w:rsid w:val="00AC6EB2"/>
    <w:rsid w:val="00AC7210"/>
    <w:rsid w:val="00AC7A07"/>
    <w:rsid w:val="00AC7F83"/>
    <w:rsid w:val="00AD0472"/>
    <w:rsid w:val="00AD0DB8"/>
    <w:rsid w:val="00AD1951"/>
    <w:rsid w:val="00AD296D"/>
    <w:rsid w:val="00AD2BF9"/>
    <w:rsid w:val="00AD322B"/>
    <w:rsid w:val="00AD3E3B"/>
    <w:rsid w:val="00AD4470"/>
    <w:rsid w:val="00AD4598"/>
    <w:rsid w:val="00AD483E"/>
    <w:rsid w:val="00AD4F71"/>
    <w:rsid w:val="00AD5000"/>
    <w:rsid w:val="00AD68AF"/>
    <w:rsid w:val="00AD68BA"/>
    <w:rsid w:val="00AD696A"/>
    <w:rsid w:val="00AD799A"/>
    <w:rsid w:val="00AD7F90"/>
    <w:rsid w:val="00AE0337"/>
    <w:rsid w:val="00AE0799"/>
    <w:rsid w:val="00AE13D8"/>
    <w:rsid w:val="00AE2479"/>
    <w:rsid w:val="00AE28C7"/>
    <w:rsid w:val="00AE2ED2"/>
    <w:rsid w:val="00AE304D"/>
    <w:rsid w:val="00AE30CE"/>
    <w:rsid w:val="00AE65EF"/>
    <w:rsid w:val="00AF0597"/>
    <w:rsid w:val="00AF0684"/>
    <w:rsid w:val="00AF09DC"/>
    <w:rsid w:val="00AF0F31"/>
    <w:rsid w:val="00AF1225"/>
    <w:rsid w:val="00AF15DB"/>
    <w:rsid w:val="00AF1BCD"/>
    <w:rsid w:val="00AF27A8"/>
    <w:rsid w:val="00AF2908"/>
    <w:rsid w:val="00AF2F73"/>
    <w:rsid w:val="00AF4404"/>
    <w:rsid w:val="00AF4986"/>
    <w:rsid w:val="00AF4BB6"/>
    <w:rsid w:val="00AF5A31"/>
    <w:rsid w:val="00AF6614"/>
    <w:rsid w:val="00AF683B"/>
    <w:rsid w:val="00AF7225"/>
    <w:rsid w:val="00AF7B90"/>
    <w:rsid w:val="00AF7DEF"/>
    <w:rsid w:val="00B00865"/>
    <w:rsid w:val="00B00F85"/>
    <w:rsid w:val="00B0127F"/>
    <w:rsid w:val="00B016A1"/>
    <w:rsid w:val="00B017EF"/>
    <w:rsid w:val="00B018D6"/>
    <w:rsid w:val="00B01B33"/>
    <w:rsid w:val="00B0244A"/>
    <w:rsid w:val="00B02A74"/>
    <w:rsid w:val="00B0306F"/>
    <w:rsid w:val="00B0354D"/>
    <w:rsid w:val="00B0357E"/>
    <w:rsid w:val="00B05316"/>
    <w:rsid w:val="00B05338"/>
    <w:rsid w:val="00B055EE"/>
    <w:rsid w:val="00B05A10"/>
    <w:rsid w:val="00B05D31"/>
    <w:rsid w:val="00B05EE6"/>
    <w:rsid w:val="00B0650D"/>
    <w:rsid w:val="00B069AA"/>
    <w:rsid w:val="00B06A5E"/>
    <w:rsid w:val="00B073D8"/>
    <w:rsid w:val="00B07658"/>
    <w:rsid w:val="00B07A6A"/>
    <w:rsid w:val="00B07D34"/>
    <w:rsid w:val="00B07DFC"/>
    <w:rsid w:val="00B07EEB"/>
    <w:rsid w:val="00B10268"/>
    <w:rsid w:val="00B10B3D"/>
    <w:rsid w:val="00B10C9C"/>
    <w:rsid w:val="00B10EED"/>
    <w:rsid w:val="00B10F15"/>
    <w:rsid w:val="00B120D8"/>
    <w:rsid w:val="00B146AC"/>
    <w:rsid w:val="00B1506A"/>
    <w:rsid w:val="00B16158"/>
    <w:rsid w:val="00B16792"/>
    <w:rsid w:val="00B17335"/>
    <w:rsid w:val="00B175D8"/>
    <w:rsid w:val="00B17BA1"/>
    <w:rsid w:val="00B17CF9"/>
    <w:rsid w:val="00B17D9B"/>
    <w:rsid w:val="00B2022E"/>
    <w:rsid w:val="00B20DF1"/>
    <w:rsid w:val="00B21021"/>
    <w:rsid w:val="00B215C8"/>
    <w:rsid w:val="00B21FD5"/>
    <w:rsid w:val="00B220E8"/>
    <w:rsid w:val="00B22611"/>
    <w:rsid w:val="00B22A58"/>
    <w:rsid w:val="00B22CC0"/>
    <w:rsid w:val="00B23172"/>
    <w:rsid w:val="00B23A44"/>
    <w:rsid w:val="00B2485B"/>
    <w:rsid w:val="00B24BF4"/>
    <w:rsid w:val="00B24F67"/>
    <w:rsid w:val="00B251D3"/>
    <w:rsid w:val="00B258AA"/>
    <w:rsid w:val="00B25E78"/>
    <w:rsid w:val="00B25EEB"/>
    <w:rsid w:val="00B262A4"/>
    <w:rsid w:val="00B266E3"/>
    <w:rsid w:val="00B26BC4"/>
    <w:rsid w:val="00B26CA7"/>
    <w:rsid w:val="00B27587"/>
    <w:rsid w:val="00B27C3E"/>
    <w:rsid w:val="00B30199"/>
    <w:rsid w:val="00B30923"/>
    <w:rsid w:val="00B310EE"/>
    <w:rsid w:val="00B31219"/>
    <w:rsid w:val="00B318EC"/>
    <w:rsid w:val="00B31928"/>
    <w:rsid w:val="00B31B40"/>
    <w:rsid w:val="00B32269"/>
    <w:rsid w:val="00B32AB5"/>
    <w:rsid w:val="00B333F1"/>
    <w:rsid w:val="00B334A3"/>
    <w:rsid w:val="00B33854"/>
    <w:rsid w:val="00B33D81"/>
    <w:rsid w:val="00B3409B"/>
    <w:rsid w:val="00B34719"/>
    <w:rsid w:val="00B34C25"/>
    <w:rsid w:val="00B35453"/>
    <w:rsid w:val="00B357CB"/>
    <w:rsid w:val="00B35CF2"/>
    <w:rsid w:val="00B361F1"/>
    <w:rsid w:val="00B365FD"/>
    <w:rsid w:val="00B3668B"/>
    <w:rsid w:val="00B36EE3"/>
    <w:rsid w:val="00B36FC6"/>
    <w:rsid w:val="00B3724E"/>
    <w:rsid w:val="00B376F4"/>
    <w:rsid w:val="00B37730"/>
    <w:rsid w:val="00B37B4C"/>
    <w:rsid w:val="00B37F91"/>
    <w:rsid w:val="00B4074A"/>
    <w:rsid w:val="00B413F3"/>
    <w:rsid w:val="00B418EB"/>
    <w:rsid w:val="00B41A02"/>
    <w:rsid w:val="00B41C62"/>
    <w:rsid w:val="00B420E3"/>
    <w:rsid w:val="00B430BF"/>
    <w:rsid w:val="00B433A1"/>
    <w:rsid w:val="00B4389F"/>
    <w:rsid w:val="00B43A16"/>
    <w:rsid w:val="00B43BAE"/>
    <w:rsid w:val="00B44664"/>
    <w:rsid w:val="00B448EF"/>
    <w:rsid w:val="00B45DC2"/>
    <w:rsid w:val="00B46320"/>
    <w:rsid w:val="00B467F1"/>
    <w:rsid w:val="00B46E80"/>
    <w:rsid w:val="00B4716E"/>
    <w:rsid w:val="00B4727D"/>
    <w:rsid w:val="00B4737F"/>
    <w:rsid w:val="00B4781A"/>
    <w:rsid w:val="00B47C37"/>
    <w:rsid w:val="00B47C3F"/>
    <w:rsid w:val="00B5005F"/>
    <w:rsid w:val="00B50CDC"/>
    <w:rsid w:val="00B50F4A"/>
    <w:rsid w:val="00B51B0A"/>
    <w:rsid w:val="00B51DC5"/>
    <w:rsid w:val="00B51EF0"/>
    <w:rsid w:val="00B5214C"/>
    <w:rsid w:val="00B52942"/>
    <w:rsid w:val="00B53026"/>
    <w:rsid w:val="00B5365C"/>
    <w:rsid w:val="00B53B5C"/>
    <w:rsid w:val="00B53C4C"/>
    <w:rsid w:val="00B54415"/>
    <w:rsid w:val="00B545C4"/>
    <w:rsid w:val="00B547C0"/>
    <w:rsid w:val="00B54B36"/>
    <w:rsid w:val="00B55156"/>
    <w:rsid w:val="00B551C8"/>
    <w:rsid w:val="00B559AE"/>
    <w:rsid w:val="00B55A16"/>
    <w:rsid w:val="00B569CE"/>
    <w:rsid w:val="00B56F3D"/>
    <w:rsid w:val="00B57235"/>
    <w:rsid w:val="00B575D0"/>
    <w:rsid w:val="00B57C8A"/>
    <w:rsid w:val="00B57D8D"/>
    <w:rsid w:val="00B57EA4"/>
    <w:rsid w:val="00B60BAD"/>
    <w:rsid w:val="00B615AB"/>
    <w:rsid w:val="00B619EB"/>
    <w:rsid w:val="00B61AAA"/>
    <w:rsid w:val="00B62734"/>
    <w:rsid w:val="00B627B2"/>
    <w:rsid w:val="00B62AEC"/>
    <w:rsid w:val="00B62B99"/>
    <w:rsid w:val="00B62CBA"/>
    <w:rsid w:val="00B62D4A"/>
    <w:rsid w:val="00B63327"/>
    <w:rsid w:val="00B65043"/>
    <w:rsid w:val="00B6557B"/>
    <w:rsid w:val="00B655C7"/>
    <w:rsid w:val="00B65DEC"/>
    <w:rsid w:val="00B66438"/>
    <w:rsid w:val="00B666F0"/>
    <w:rsid w:val="00B66885"/>
    <w:rsid w:val="00B668D6"/>
    <w:rsid w:val="00B6718B"/>
    <w:rsid w:val="00B675C3"/>
    <w:rsid w:val="00B67997"/>
    <w:rsid w:val="00B700DB"/>
    <w:rsid w:val="00B70220"/>
    <w:rsid w:val="00B70B46"/>
    <w:rsid w:val="00B7166A"/>
    <w:rsid w:val="00B72279"/>
    <w:rsid w:val="00B72AF2"/>
    <w:rsid w:val="00B72C18"/>
    <w:rsid w:val="00B73093"/>
    <w:rsid w:val="00B73233"/>
    <w:rsid w:val="00B73AAE"/>
    <w:rsid w:val="00B73BC0"/>
    <w:rsid w:val="00B74614"/>
    <w:rsid w:val="00B74B57"/>
    <w:rsid w:val="00B75230"/>
    <w:rsid w:val="00B75826"/>
    <w:rsid w:val="00B760A2"/>
    <w:rsid w:val="00B76165"/>
    <w:rsid w:val="00B76C74"/>
    <w:rsid w:val="00B77282"/>
    <w:rsid w:val="00B772F5"/>
    <w:rsid w:val="00B774BC"/>
    <w:rsid w:val="00B775CD"/>
    <w:rsid w:val="00B77933"/>
    <w:rsid w:val="00B77B18"/>
    <w:rsid w:val="00B77B2D"/>
    <w:rsid w:val="00B77D59"/>
    <w:rsid w:val="00B77F75"/>
    <w:rsid w:val="00B801AB"/>
    <w:rsid w:val="00B80761"/>
    <w:rsid w:val="00B81A8D"/>
    <w:rsid w:val="00B82826"/>
    <w:rsid w:val="00B8352C"/>
    <w:rsid w:val="00B8381D"/>
    <w:rsid w:val="00B83DB7"/>
    <w:rsid w:val="00B83FF4"/>
    <w:rsid w:val="00B8430B"/>
    <w:rsid w:val="00B84356"/>
    <w:rsid w:val="00B84F84"/>
    <w:rsid w:val="00B85607"/>
    <w:rsid w:val="00B856B6"/>
    <w:rsid w:val="00B85A5F"/>
    <w:rsid w:val="00B85C9E"/>
    <w:rsid w:val="00B85DAA"/>
    <w:rsid w:val="00B85E56"/>
    <w:rsid w:val="00B8622D"/>
    <w:rsid w:val="00B86801"/>
    <w:rsid w:val="00B86A0E"/>
    <w:rsid w:val="00B86C60"/>
    <w:rsid w:val="00B87640"/>
    <w:rsid w:val="00B877A4"/>
    <w:rsid w:val="00B878E3"/>
    <w:rsid w:val="00B87E34"/>
    <w:rsid w:val="00B90321"/>
    <w:rsid w:val="00B912E8"/>
    <w:rsid w:val="00B91536"/>
    <w:rsid w:val="00B91A37"/>
    <w:rsid w:val="00B91B02"/>
    <w:rsid w:val="00B91FDB"/>
    <w:rsid w:val="00B92820"/>
    <w:rsid w:val="00B93067"/>
    <w:rsid w:val="00B93793"/>
    <w:rsid w:val="00B93A8E"/>
    <w:rsid w:val="00B94801"/>
    <w:rsid w:val="00B94991"/>
    <w:rsid w:val="00B94DA9"/>
    <w:rsid w:val="00B94DD8"/>
    <w:rsid w:val="00B9573E"/>
    <w:rsid w:val="00B9592C"/>
    <w:rsid w:val="00B959D9"/>
    <w:rsid w:val="00B9618E"/>
    <w:rsid w:val="00B961E5"/>
    <w:rsid w:val="00B96D54"/>
    <w:rsid w:val="00B97669"/>
    <w:rsid w:val="00B976D9"/>
    <w:rsid w:val="00BA0106"/>
    <w:rsid w:val="00BA0A9B"/>
    <w:rsid w:val="00BA0AAD"/>
    <w:rsid w:val="00BA0C00"/>
    <w:rsid w:val="00BA120E"/>
    <w:rsid w:val="00BA14AB"/>
    <w:rsid w:val="00BA2367"/>
    <w:rsid w:val="00BA2AF4"/>
    <w:rsid w:val="00BA30E6"/>
    <w:rsid w:val="00BA3408"/>
    <w:rsid w:val="00BA3F01"/>
    <w:rsid w:val="00BA44F8"/>
    <w:rsid w:val="00BA4BC3"/>
    <w:rsid w:val="00BA4C27"/>
    <w:rsid w:val="00BA5581"/>
    <w:rsid w:val="00BA5D99"/>
    <w:rsid w:val="00BA6715"/>
    <w:rsid w:val="00BA681F"/>
    <w:rsid w:val="00BA683F"/>
    <w:rsid w:val="00BA6F00"/>
    <w:rsid w:val="00BA7C79"/>
    <w:rsid w:val="00BB0610"/>
    <w:rsid w:val="00BB19BC"/>
    <w:rsid w:val="00BB1C70"/>
    <w:rsid w:val="00BB2765"/>
    <w:rsid w:val="00BB2AC2"/>
    <w:rsid w:val="00BB2C33"/>
    <w:rsid w:val="00BB2D6D"/>
    <w:rsid w:val="00BB2DA5"/>
    <w:rsid w:val="00BB3398"/>
    <w:rsid w:val="00BB36AC"/>
    <w:rsid w:val="00BB3865"/>
    <w:rsid w:val="00BB3C67"/>
    <w:rsid w:val="00BB46B6"/>
    <w:rsid w:val="00BB483A"/>
    <w:rsid w:val="00BB5572"/>
    <w:rsid w:val="00BB6075"/>
    <w:rsid w:val="00BB6DAE"/>
    <w:rsid w:val="00BB7332"/>
    <w:rsid w:val="00BB73BE"/>
    <w:rsid w:val="00BB7B58"/>
    <w:rsid w:val="00BB7E7B"/>
    <w:rsid w:val="00BC0008"/>
    <w:rsid w:val="00BC093A"/>
    <w:rsid w:val="00BC0A7D"/>
    <w:rsid w:val="00BC0D9B"/>
    <w:rsid w:val="00BC0ED8"/>
    <w:rsid w:val="00BC0F2D"/>
    <w:rsid w:val="00BC10A9"/>
    <w:rsid w:val="00BC13A2"/>
    <w:rsid w:val="00BC1636"/>
    <w:rsid w:val="00BC19C4"/>
    <w:rsid w:val="00BC1AC5"/>
    <w:rsid w:val="00BC1CBC"/>
    <w:rsid w:val="00BC1DE4"/>
    <w:rsid w:val="00BC229B"/>
    <w:rsid w:val="00BC2E2D"/>
    <w:rsid w:val="00BC30ED"/>
    <w:rsid w:val="00BC4302"/>
    <w:rsid w:val="00BC431E"/>
    <w:rsid w:val="00BC433E"/>
    <w:rsid w:val="00BC4C0B"/>
    <w:rsid w:val="00BC4D47"/>
    <w:rsid w:val="00BC4EC9"/>
    <w:rsid w:val="00BC52E3"/>
    <w:rsid w:val="00BC5548"/>
    <w:rsid w:val="00BC5B23"/>
    <w:rsid w:val="00BC64FF"/>
    <w:rsid w:val="00BC66A1"/>
    <w:rsid w:val="00BC6FE6"/>
    <w:rsid w:val="00BC73D6"/>
    <w:rsid w:val="00BC767E"/>
    <w:rsid w:val="00BD04B2"/>
    <w:rsid w:val="00BD1030"/>
    <w:rsid w:val="00BD1239"/>
    <w:rsid w:val="00BD183E"/>
    <w:rsid w:val="00BD29BE"/>
    <w:rsid w:val="00BD3646"/>
    <w:rsid w:val="00BD3DDF"/>
    <w:rsid w:val="00BD435F"/>
    <w:rsid w:val="00BD4EB8"/>
    <w:rsid w:val="00BD5456"/>
    <w:rsid w:val="00BD5AA4"/>
    <w:rsid w:val="00BD5E15"/>
    <w:rsid w:val="00BD61A9"/>
    <w:rsid w:val="00BD709F"/>
    <w:rsid w:val="00BD718C"/>
    <w:rsid w:val="00BD77BC"/>
    <w:rsid w:val="00BD7DD0"/>
    <w:rsid w:val="00BD7EB5"/>
    <w:rsid w:val="00BD7F5A"/>
    <w:rsid w:val="00BE014F"/>
    <w:rsid w:val="00BE02CD"/>
    <w:rsid w:val="00BE093C"/>
    <w:rsid w:val="00BE1D24"/>
    <w:rsid w:val="00BE1F55"/>
    <w:rsid w:val="00BE2115"/>
    <w:rsid w:val="00BE2C7B"/>
    <w:rsid w:val="00BE2D61"/>
    <w:rsid w:val="00BE37DF"/>
    <w:rsid w:val="00BE3DFD"/>
    <w:rsid w:val="00BE3EB3"/>
    <w:rsid w:val="00BE3F00"/>
    <w:rsid w:val="00BE45DE"/>
    <w:rsid w:val="00BE484A"/>
    <w:rsid w:val="00BE514B"/>
    <w:rsid w:val="00BE57BC"/>
    <w:rsid w:val="00BE5AE2"/>
    <w:rsid w:val="00BE6249"/>
    <w:rsid w:val="00BE688A"/>
    <w:rsid w:val="00BE7433"/>
    <w:rsid w:val="00BE7482"/>
    <w:rsid w:val="00BE74DC"/>
    <w:rsid w:val="00BE7620"/>
    <w:rsid w:val="00BE78C4"/>
    <w:rsid w:val="00BF0064"/>
    <w:rsid w:val="00BF0BC8"/>
    <w:rsid w:val="00BF14BA"/>
    <w:rsid w:val="00BF14C6"/>
    <w:rsid w:val="00BF1FCF"/>
    <w:rsid w:val="00BF248E"/>
    <w:rsid w:val="00BF25DE"/>
    <w:rsid w:val="00BF3052"/>
    <w:rsid w:val="00BF33C6"/>
    <w:rsid w:val="00BF33E9"/>
    <w:rsid w:val="00BF374B"/>
    <w:rsid w:val="00BF3E22"/>
    <w:rsid w:val="00BF3FA1"/>
    <w:rsid w:val="00BF4331"/>
    <w:rsid w:val="00BF4A3D"/>
    <w:rsid w:val="00BF4EF9"/>
    <w:rsid w:val="00BF535B"/>
    <w:rsid w:val="00BF536A"/>
    <w:rsid w:val="00BF59E8"/>
    <w:rsid w:val="00BF6736"/>
    <w:rsid w:val="00BF6BD0"/>
    <w:rsid w:val="00BF6CE6"/>
    <w:rsid w:val="00C0041F"/>
    <w:rsid w:val="00C00D84"/>
    <w:rsid w:val="00C01EFC"/>
    <w:rsid w:val="00C01F01"/>
    <w:rsid w:val="00C020CD"/>
    <w:rsid w:val="00C03B05"/>
    <w:rsid w:val="00C03B89"/>
    <w:rsid w:val="00C043A2"/>
    <w:rsid w:val="00C05D31"/>
    <w:rsid w:val="00C05FD6"/>
    <w:rsid w:val="00C061B7"/>
    <w:rsid w:val="00C0623D"/>
    <w:rsid w:val="00C06908"/>
    <w:rsid w:val="00C07679"/>
    <w:rsid w:val="00C07D01"/>
    <w:rsid w:val="00C109B8"/>
    <w:rsid w:val="00C10E3F"/>
    <w:rsid w:val="00C10F72"/>
    <w:rsid w:val="00C1101D"/>
    <w:rsid w:val="00C11C44"/>
    <w:rsid w:val="00C1274C"/>
    <w:rsid w:val="00C12EB1"/>
    <w:rsid w:val="00C13232"/>
    <w:rsid w:val="00C1383B"/>
    <w:rsid w:val="00C13943"/>
    <w:rsid w:val="00C13BDF"/>
    <w:rsid w:val="00C145A9"/>
    <w:rsid w:val="00C1472A"/>
    <w:rsid w:val="00C14AF8"/>
    <w:rsid w:val="00C15822"/>
    <w:rsid w:val="00C15F3E"/>
    <w:rsid w:val="00C162A5"/>
    <w:rsid w:val="00C16472"/>
    <w:rsid w:val="00C17109"/>
    <w:rsid w:val="00C175FD"/>
    <w:rsid w:val="00C17938"/>
    <w:rsid w:val="00C17AFC"/>
    <w:rsid w:val="00C20486"/>
    <w:rsid w:val="00C20C68"/>
    <w:rsid w:val="00C20EF3"/>
    <w:rsid w:val="00C21BF6"/>
    <w:rsid w:val="00C224F4"/>
    <w:rsid w:val="00C22DD0"/>
    <w:rsid w:val="00C2357B"/>
    <w:rsid w:val="00C238E0"/>
    <w:rsid w:val="00C24071"/>
    <w:rsid w:val="00C25015"/>
    <w:rsid w:val="00C251BE"/>
    <w:rsid w:val="00C2521A"/>
    <w:rsid w:val="00C252DA"/>
    <w:rsid w:val="00C259D8"/>
    <w:rsid w:val="00C31043"/>
    <w:rsid w:val="00C31EA7"/>
    <w:rsid w:val="00C31F16"/>
    <w:rsid w:val="00C32159"/>
    <w:rsid w:val="00C332EF"/>
    <w:rsid w:val="00C33669"/>
    <w:rsid w:val="00C33BA9"/>
    <w:rsid w:val="00C35E0B"/>
    <w:rsid w:val="00C35FBB"/>
    <w:rsid w:val="00C36C97"/>
    <w:rsid w:val="00C40E9E"/>
    <w:rsid w:val="00C4202F"/>
    <w:rsid w:val="00C43261"/>
    <w:rsid w:val="00C432EC"/>
    <w:rsid w:val="00C43544"/>
    <w:rsid w:val="00C4364A"/>
    <w:rsid w:val="00C4409E"/>
    <w:rsid w:val="00C4456E"/>
    <w:rsid w:val="00C44BE3"/>
    <w:rsid w:val="00C4552E"/>
    <w:rsid w:val="00C46314"/>
    <w:rsid w:val="00C47598"/>
    <w:rsid w:val="00C47959"/>
    <w:rsid w:val="00C502E4"/>
    <w:rsid w:val="00C50C94"/>
    <w:rsid w:val="00C510EB"/>
    <w:rsid w:val="00C51C35"/>
    <w:rsid w:val="00C51C8E"/>
    <w:rsid w:val="00C51E21"/>
    <w:rsid w:val="00C521FE"/>
    <w:rsid w:val="00C52F5D"/>
    <w:rsid w:val="00C53AB6"/>
    <w:rsid w:val="00C53BBD"/>
    <w:rsid w:val="00C55368"/>
    <w:rsid w:val="00C55388"/>
    <w:rsid w:val="00C5539E"/>
    <w:rsid w:val="00C553CB"/>
    <w:rsid w:val="00C56141"/>
    <w:rsid w:val="00C566A2"/>
    <w:rsid w:val="00C573FB"/>
    <w:rsid w:val="00C576E8"/>
    <w:rsid w:val="00C57713"/>
    <w:rsid w:val="00C57A9A"/>
    <w:rsid w:val="00C60909"/>
    <w:rsid w:val="00C60EDD"/>
    <w:rsid w:val="00C610EF"/>
    <w:rsid w:val="00C61147"/>
    <w:rsid w:val="00C62F1E"/>
    <w:rsid w:val="00C63268"/>
    <w:rsid w:val="00C64251"/>
    <w:rsid w:val="00C649D3"/>
    <w:rsid w:val="00C64B49"/>
    <w:rsid w:val="00C6531C"/>
    <w:rsid w:val="00C65E8C"/>
    <w:rsid w:val="00C66D60"/>
    <w:rsid w:val="00C66EB1"/>
    <w:rsid w:val="00C67D93"/>
    <w:rsid w:val="00C7002D"/>
    <w:rsid w:val="00C70568"/>
    <w:rsid w:val="00C71191"/>
    <w:rsid w:val="00C7377F"/>
    <w:rsid w:val="00C7416A"/>
    <w:rsid w:val="00C742CE"/>
    <w:rsid w:val="00C74976"/>
    <w:rsid w:val="00C74B32"/>
    <w:rsid w:val="00C75165"/>
    <w:rsid w:val="00C752B8"/>
    <w:rsid w:val="00C75890"/>
    <w:rsid w:val="00C75FD0"/>
    <w:rsid w:val="00C7614B"/>
    <w:rsid w:val="00C7635A"/>
    <w:rsid w:val="00C7669C"/>
    <w:rsid w:val="00C768A7"/>
    <w:rsid w:val="00C76DFB"/>
    <w:rsid w:val="00C76E53"/>
    <w:rsid w:val="00C77806"/>
    <w:rsid w:val="00C8036E"/>
    <w:rsid w:val="00C8038B"/>
    <w:rsid w:val="00C806C4"/>
    <w:rsid w:val="00C80B75"/>
    <w:rsid w:val="00C813F2"/>
    <w:rsid w:val="00C82575"/>
    <w:rsid w:val="00C827DF"/>
    <w:rsid w:val="00C82B57"/>
    <w:rsid w:val="00C82D84"/>
    <w:rsid w:val="00C82EE5"/>
    <w:rsid w:val="00C82FE7"/>
    <w:rsid w:val="00C83D00"/>
    <w:rsid w:val="00C83EA6"/>
    <w:rsid w:val="00C8460A"/>
    <w:rsid w:val="00C8461E"/>
    <w:rsid w:val="00C84A56"/>
    <w:rsid w:val="00C84B11"/>
    <w:rsid w:val="00C8513E"/>
    <w:rsid w:val="00C8516D"/>
    <w:rsid w:val="00C8524B"/>
    <w:rsid w:val="00C8595C"/>
    <w:rsid w:val="00C85E1F"/>
    <w:rsid w:val="00C85E5B"/>
    <w:rsid w:val="00C8628D"/>
    <w:rsid w:val="00C86BB5"/>
    <w:rsid w:val="00C87F10"/>
    <w:rsid w:val="00C90978"/>
    <w:rsid w:val="00C90DA2"/>
    <w:rsid w:val="00C91438"/>
    <w:rsid w:val="00C91A3F"/>
    <w:rsid w:val="00C9207D"/>
    <w:rsid w:val="00C92205"/>
    <w:rsid w:val="00C92F80"/>
    <w:rsid w:val="00C93DF1"/>
    <w:rsid w:val="00C93F18"/>
    <w:rsid w:val="00C94928"/>
    <w:rsid w:val="00C94C06"/>
    <w:rsid w:val="00C94C17"/>
    <w:rsid w:val="00C9529C"/>
    <w:rsid w:val="00C955D6"/>
    <w:rsid w:val="00C95F46"/>
    <w:rsid w:val="00C96787"/>
    <w:rsid w:val="00C97268"/>
    <w:rsid w:val="00C974DB"/>
    <w:rsid w:val="00CA0158"/>
    <w:rsid w:val="00CA164A"/>
    <w:rsid w:val="00CA1795"/>
    <w:rsid w:val="00CA1C7D"/>
    <w:rsid w:val="00CA1E03"/>
    <w:rsid w:val="00CA285F"/>
    <w:rsid w:val="00CA299A"/>
    <w:rsid w:val="00CA2A85"/>
    <w:rsid w:val="00CA2B75"/>
    <w:rsid w:val="00CA2EE1"/>
    <w:rsid w:val="00CA3C98"/>
    <w:rsid w:val="00CA4AEB"/>
    <w:rsid w:val="00CA4DB4"/>
    <w:rsid w:val="00CA5EAD"/>
    <w:rsid w:val="00CA7F12"/>
    <w:rsid w:val="00CB0289"/>
    <w:rsid w:val="00CB06FB"/>
    <w:rsid w:val="00CB0A9F"/>
    <w:rsid w:val="00CB1909"/>
    <w:rsid w:val="00CB2161"/>
    <w:rsid w:val="00CB21A1"/>
    <w:rsid w:val="00CB2925"/>
    <w:rsid w:val="00CB3535"/>
    <w:rsid w:val="00CB360C"/>
    <w:rsid w:val="00CB373C"/>
    <w:rsid w:val="00CB424B"/>
    <w:rsid w:val="00CB456E"/>
    <w:rsid w:val="00CB4C04"/>
    <w:rsid w:val="00CB50B2"/>
    <w:rsid w:val="00CB53A7"/>
    <w:rsid w:val="00CB5F59"/>
    <w:rsid w:val="00CB6194"/>
    <w:rsid w:val="00CB6413"/>
    <w:rsid w:val="00CB740E"/>
    <w:rsid w:val="00CB75C9"/>
    <w:rsid w:val="00CB7869"/>
    <w:rsid w:val="00CB7E02"/>
    <w:rsid w:val="00CB7EA1"/>
    <w:rsid w:val="00CB7F6B"/>
    <w:rsid w:val="00CC0B06"/>
    <w:rsid w:val="00CC0BF6"/>
    <w:rsid w:val="00CC181F"/>
    <w:rsid w:val="00CC18F0"/>
    <w:rsid w:val="00CC1A10"/>
    <w:rsid w:val="00CC2DBF"/>
    <w:rsid w:val="00CC3329"/>
    <w:rsid w:val="00CC3C34"/>
    <w:rsid w:val="00CC4185"/>
    <w:rsid w:val="00CC49CA"/>
    <w:rsid w:val="00CC51F2"/>
    <w:rsid w:val="00CC52DD"/>
    <w:rsid w:val="00CC541D"/>
    <w:rsid w:val="00CC6831"/>
    <w:rsid w:val="00CC7711"/>
    <w:rsid w:val="00CD0C49"/>
    <w:rsid w:val="00CD0D9F"/>
    <w:rsid w:val="00CD0F94"/>
    <w:rsid w:val="00CD1E04"/>
    <w:rsid w:val="00CD275D"/>
    <w:rsid w:val="00CD29DD"/>
    <w:rsid w:val="00CD31EB"/>
    <w:rsid w:val="00CD384E"/>
    <w:rsid w:val="00CD3914"/>
    <w:rsid w:val="00CD400B"/>
    <w:rsid w:val="00CD46EB"/>
    <w:rsid w:val="00CD4E23"/>
    <w:rsid w:val="00CD4E3E"/>
    <w:rsid w:val="00CD5AE9"/>
    <w:rsid w:val="00CD5F98"/>
    <w:rsid w:val="00CD63CF"/>
    <w:rsid w:val="00CD69ED"/>
    <w:rsid w:val="00CD6D75"/>
    <w:rsid w:val="00CD6FCD"/>
    <w:rsid w:val="00CD718C"/>
    <w:rsid w:val="00CD73A3"/>
    <w:rsid w:val="00CE0285"/>
    <w:rsid w:val="00CE0319"/>
    <w:rsid w:val="00CE0630"/>
    <w:rsid w:val="00CE0A62"/>
    <w:rsid w:val="00CE0CC0"/>
    <w:rsid w:val="00CE1710"/>
    <w:rsid w:val="00CE1A53"/>
    <w:rsid w:val="00CE2675"/>
    <w:rsid w:val="00CE415E"/>
    <w:rsid w:val="00CE425F"/>
    <w:rsid w:val="00CE495D"/>
    <w:rsid w:val="00CE4CCA"/>
    <w:rsid w:val="00CE4D92"/>
    <w:rsid w:val="00CE591D"/>
    <w:rsid w:val="00CE632C"/>
    <w:rsid w:val="00CE6791"/>
    <w:rsid w:val="00CE6A2D"/>
    <w:rsid w:val="00CE7104"/>
    <w:rsid w:val="00CE723D"/>
    <w:rsid w:val="00CE73B3"/>
    <w:rsid w:val="00CE74B8"/>
    <w:rsid w:val="00CE7504"/>
    <w:rsid w:val="00CE7728"/>
    <w:rsid w:val="00CF062C"/>
    <w:rsid w:val="00CF092E"/>
    <w:rsid w:val="00CF10A8"/>
    <w:rsid w:val="00CF1240"/>
    <w:rsid w:val="00CF15EF"/>
    <w:rsid w:val="00CF1F51"/>
    <w:rsid w:val="00CF265F"/>
    <w:rsid w:val="00CF34A3"/>
    <w:rsid w:val="00CF4207"/>
    <w:rsid w:val="00CF4717"/>
    <w:rsid w:val="00CF4FD2"/>
    <w:rsid w:val="00CF54BB"/>
    <w:rsid w:val="00CF54E8"/>
    <w:rsid w:val="00CF560C"/>
    <w:rsid w:val="00CF576C"/>
    <w:rsid w:val="00CF5A1F"/>
    <w:rsid w:val="00CF5C48"/>
    <w:rsid w:val="00CF5CF1"/>
    <w:rsid w:val="00CF5DF6"/>
    <w:rsid w:val="00CF6945"/>
    <w:rsid w:val="00CF6EC7"/>
    <w:rsid w:val="00CF7018"/>
    <w:rsid w:val="00CF736D"/>
    <w:rsid w:val="00CF7837"/>
    <w:rsid w:val="00CF78E2"/>
    <w:rsid w:val="00CF7AAC"/>
    <w:rsid w:val="00CF7EFC"/>
    <w:rsid w:val="00D00A80"/>
    <w:rsid w:val="00D00D6D"/>
    <w:rsid w:val="00D00EF0"/>
    <w:rsid w:val="00D0100B"/>
    <w:rsid w:val="00D01287"/>
    <w:rsid w:val="00D013BF"/>
    <w:rsid w:val="00D02606"/>
    <w:rsid w:val="00D0300C"/>
    <w:rsid w:val="00D03761"/>
    <w:rsid w:val="00D03ED0"/>
    <w:rsid w:val="00D040E9"/>
    <w:rsid w:val="00D04C74"/>
    <w:rsid w:val="00D04FF4"/>
    <w:rsid w:val="00D050F1"/>
    <w:rsid w:val="00D07B29"/>
    <w:rsid w:val="00D10353"/>
    <w:rsid w:val="00D1039A"/>
    <w:rsid w:val="00D10742"/>
    <w:rsid w:val="00D10925"/>
    <w:rsid w:val="00D10ACF"/>
    <w:rsid w:val="00D1210C"/>
    <w:rsid w:val="00D12A73"/>
    <w:rsid w:val="00D13343"/>
    <w:rsid w:val="00D13F12"/>
    <w:rsid w:val="00D145CD"/>
    <w:rsid w:val="00D14A49"/>
    <w:rsid w:val="00D14C91"/>
    <w:rsid w:val="00D150D9"/>
    <w:rsid w:val="00D15AF0"/>
    <w:rsid w:val="00D15D82"/>
    <w:rsid w:val="00D1605B"/>
    <w:rsid w:val="00D16248"/>
    <w:rsid w:val="00D170C9"/>
    <w:rsid w:val="00D178C0"/>
    <w:rsid w:val="00D210C9"/>
    <w:rsid w:val="00D21854"/>
    <w:rsid w:val="00D222C5"/>
    <w:rsid w:val="00D22ABB"/>
    <w:rsid w:val="00D238A0"/>
    <w:rsid w:val="00D23CE1"/>
    <w:rsid w:val="00D24794"/>
    <w:rsid w:val="00D24D12"/>
    <w:rsid w:val="00D252EB"/>
    <w:rsid w:val="00D255B0"/>
    <w:rsid w:val="00D25C52"/>
    <w:rsid w:val="00D26155"/>
    <w:rsid w:val="00D26A1E"/>
    <w:rsid w:val="00D26FC6"/>
    <w:rsid w:val="00D2727E"/>
    <w:rsid w:val="00D27587"/>
    <w:rsid w:val="00D27633"/>
    <w:rsid w:val="00D27982"/>
    <w:rsid w:val="00D303A8"/>
    <w:rsid w:val="00D30413"/>
    <w:rsid w:val="00D307CC"/>
    <w:rsid w:val="00D30F1C"/>
    <w:rsid w:val="00D30F92"/>
    <w:rsid w:val="00D31150"/>
    <w:rsid w:val="00D311C2"/>
    <w:rsid w:val="00D314D7"/>
    <w:rsid w:val="00D324A4"/>
    <w:rsid w:val="00D329EC"/>
    <w:rsid w:val="00D33457"/>
    <w:rsid w:val="00D33C4F"/>
    <w:rsid w:val="00D33D6A"/>
    <w:rsid w:val="00D33E24"/>
    <w:rsid w:val="00D33F52"/>
    <w:rsid w:val="00D340FC"/>
    <w:rsid w:val="00D3474B"/>
    <w:rsid w:val="00D34E1F"/>
    <w:rsid w:val="00D35070"/>
    <w:rsid w:val="00D359E8"/>
    <w:rsid w:val="00D36169"/>
    <w:rsid w:val="00D36D65"/>
    <w:rsid w:val="00D36F06"/>
    <w:rsid w:val="00D37499"/>
    <w:rsid w:val="00D375DE"/>
    <w:rsid w:val="00D378AD"/>
    <w:rsid w:val="00D37B16"/>
    <w:rsid w:val="00D411EF"/>
    <w:rsid w:val="00D4182D"/>
    <w:rsid w:val="00D41E66"/>
    <w:rsid w:val="00D421AF"/>
    <w:rsid w:val="00D42B94"/>
    <w:rsid w:val="00D42E38"/>
    <w:rsid w:val="00D42F13"/>
    <w:rsid w:val="00D4338F"/>
    <w:rsid w:val="00D43704"/>
    <w:rsid w:val="00D43C20"/>
    <w:rsid w:val="00D44065"/>
    <w:rsid w:val="00D441A9"/>
    <w:rsid w:val="00D44AC2"/>
    <w:rsid w:val="00D44F9C"/>
    <w:rsid w:val="00D45A16"/>
    <w:rsid w:val="00D45AB1"/>
    <w:rsid w:val="00D45E27"/>
    <w:rsid w:val="00D46FA9"/>
    <w:rsid w:val="00D471F1"/>
    <w:rsid w:val="00D47449"/>
    <w:rsid w:val="00D5001A"/>
    <w:rsid w:val="00D508A3"/>
    <w:rsid w:val="00D50A27"/>
    <w:rsid w:val="00D50AC0"/>
    <w:rsid w:val="00D51CC0"/>
    <w:rsid w:val="00D51D2F"/>
    <w:rsid w:val="00D522F6"/>
    <w:rsid w:val="00D53389"/>
    <w:rsid w:val="00D53C47"/>
    <w:rsid w:val="00D53DC3"/>
    <w:rsid w:val="00D53E15"/>
    <w:rsid w:val="00D53F7D"/>
    <w:rsid w:val="00D5442C"/>
    <w:rsid w:val="00D54583"/>
    <w:rsid w:val="00D55575"/>
    <w:rsid w:val="00D55D9E"/>
    <w:rsid w:val="00D56340"/>
    <w:rsid w:val="00D5691A"/>
    <w:rsid w:val="00D56FE2"/>
    <w:rsid w:val="00D578B8"/>
    <w:rsid w:val="00D57CFE"/>
    <w:rsid w:val="00D57D9F"/>
    <w:rsid w:val="00D608B0"/>
    <w:rsid w:val="00D60CED"/>
    <w:rsid w:val="00D61037"/>
    <w:rsid w:val="00D61376"/>
    <w:rsid w:val="00D615C0"/>
    <w:rsid w:val="00D6167E"/>
    <w:rsid w:val="00D625FB"/>
    <w:rsid w:val="00D62724"/>
    <w:rsid w:val="00D62924"/>
    <w:rsid w:val="00D630D7"/>
    <w:rsid w:val="00D6346A"/>
    <w:rsid w:val="00D63556"/>
    <w:rsid w:val="00D63681"/>
    <w:rsid w:val="00D63935"/>
    <w:rsid w:val="00D659CD"/>
    <w:rsid w:val="00D66628"/>
    <w:rsid w:val="00D670B5"/>
    <w:rsid w:val="00D673AD"/>
    <w:rsid w:val="00D674C8"/>
    <w:rsid w:val="00D674CA"/>
    <w:rsid w:val="00D70040"/>
    <w:rsid w:val="00D70061"/>
    <w:rsid w:val="00D7019A"/>
    <w:rsid w:val="00D70654"/>
    <w:rsid w:val="00D70BAC"/>
    <w:rsid w:val="00D70D79"/>
    <w:rsid w:val="00D70DDE"/>
    <w:rsid w:val="00D710A5"/>
    <w:rsid w:val="00D711F8"/>
    <w:rsid w:val="00D716E7"/>
    <w:rsid w:val="00D71902"/>
    <w:rsid w:val="00D7196F"/>
    <w:rsid w:val="00D71B45"/>
    <w:rsid w:val="00D721E6"/>
    <w:rsid w:val="00D736D8"/>
    <w:rsid w:val="00D73B9E"/>
    <w:rsid w:val="00D73E6A"/>
    <w:rsid w:val="00D73F05"/>
    <w:rsid w:val="00D74169"/>
    <w:rsid w:val="00D74176"/>
    <w:rsid w:val="00D74500"/>
    <w:rsid w:val="00D74818"/>
    <w:rsid w:val="00D74887"/>
    <w:rsid w:val="00D748CA"/>
    <w:rsid w:val="00D74ACE"/>
    <w:rsid w:val="00D75111"/>
    <w:rsid w:val="00D762F8"/>
    <w:rsid w:val="00D76439"/>
    <w:rsid w:val="00D76FED"/>
    <w:rsid w:val="00D771F8"/>
    <w:rsid w:val="00D773F8"/>
    <w:rsid w:val="00D7759A"/>
    <w:rsid w:val="00D77B11"/>
    <w:rsid w:val="00D80473"/>
    <w:rsid w:val="00D80D7C"/>
    <w:rsid w:val="00D80DBF"/>
    <w:rsid w:val="00D81202"/>
    <w:rsid w:val="00D81207"/>
    <w:rsid w:val="00D813FD"/>
    <w:rsid w:val="00D81932"/>
    <w:rsid w:val="00D81BB2"/>
    <w:rsid w:val="00D81F75"/>
    <w:rsid w:val="00D820C9"/>
    <w:rsid w:val="00D820DC"/>
    <w:rsid w:val="00D824E9"/>
    <w:rsid w:val="00D82D8F"/>
    <w:rsid w:val="00D8345F"/>
    <w:rsid w:val="00D83AFB"/>
    <w:rsid w:val="00D83E0E"/>
    <w:rsid w:val="00D840B0"/>
    <w:rsid w:val="00D851CD"/>
    <w:rsid w:val="00D85AE7"/>
    <w:rsid w:val="00D85FDB"/>
    <w:rsid w:val="00D8616E"/>
    <w:rsid w:val="00D8686A"/>
    <w:rsid w:val="00D869F3"/>
    <w:rsid w:val="00D878D1"/>
    <w:rsid w:val="00D90731"/>
    <w:rsid w:val="00D907AA"/>
    <w:rsid w:val="00D9094A"/>
    <w:rsid w:val="00D91261"/>
    <w:rsid w:val="00D92342"/>
    <w:rsid w:val="00D92AD3"/>
    <w:rsid w:val="00D92B90"/>
    <w:rsid w:val="00D93649"/>
    <w:rsid w:val="00D93996"/>
    <w:rsid w:val="00D93E99"/>
    <w:rsid w:val="00D941D1"/>
    <w:rsid w:val="00D9469F"/>
    <w:rsid w:val="00D94701"/>
    <w:rsid w:val="00D94C38"/>
    <w:rsid w:val="00D94CD5"/>
    <w:rsid w:val="00D95758"/>
    <w:rsid w:val="00D95A1E"/>
    <w:rsid w:val="00D95E5C"/>
    <w:rsid w:val="00D95F9B"/>
    <w:rsid w:val="00D96165"/>
    <w:rsid w:val="00DA014E"/>
    <w:rsid w:val="00DA035F"/>
    <w:rsid w:val="00DA0618"/>
    <w:rsid w:val="00DA0E02"/>
    <w:rsid w:val="00DA1E09"/>
    <w:rsid w:val="00DA2152"/>
    <w:rsid w:val="00DA250F"/>
    <w:rsid w:val="00DA2664"/>
    <w:rsid w:val="00DA3FB0"/>
    <w:rsid w:val="00DA4F21"/>
    <w:rsid w:val="00DA539D"/>
    <w:rsid w:val="00DA5412"/>
    <w:rsid w:val="00DA5544"/>
    <w:rsid w:val="00DA5B50"/>
    <w:rsid w:val="00DA61D7"/>
    <w:rsid w:val="00DA677B"/>
    <w:rsid w:val="00DA7A76"/>
    <w:rsid w:val="00DA7AEF"/>
    <w:rsid w:val="00DB1650"/>
    <w:rsid w:val="00DB1E5E"/>
    <w:rsid w:val="00DB204F"/>
    <w:rsid w:val="00DB2193"/>
    <w:rsid w:val="00DB23D5"/>
    <w:rsid w:val="00DB26C1"/>
    <w:rsid w:val="00DB2839"/>
    <w:rsid w:val="00DB2869"/>
    <w:rsid w:val="00DB295F"/>
    <w:rsid w:val="00DB30B8"/>
    <w:rsid w:val="00DB3449"/>
    <w:rsid w:val="00DB3968"/>
    <w:rsid w:val="00DB3D2E"/>
    <w:rsid w:val="00DB4384"/>
    <w:rsid w:val="00DB4E2E"/>
    <w:rsid w:val="00DB4E52"/>
    <w:rsid w:val="00DB5582"/>
    <w:rsid w:val="00DB55D5"/>
    <w:rsid w:val="00DB5961"/>
    <w:rsid w:val="00DB5B73"/>
    <w:rsid w:val="00DB6081"/>
    <w:rsid w:val="00DB6969"/>
    <w:rsid w:val="00DB7164"/>
    <w:rsid w:val="00DC10B3"/>
    <w:rsid w:val="00DC1F3C"/>
    <w:rsid w:val="00DC2635"/>
    <w:rsid w:val="00DC2959"/>
    <w:rsid w:val="00DC2E86"/>
    <w:rsid w:val="00DC30B5"/>
    <w:rsid w:val="00DC334E"/>
    <w:rsid w:val="00DC3C07"/>
    <w:rsid w:val="00DC4A88"/>
    <w:rsid w:val="00DC63AF"/>
    <w:rsid w:val="00DC6A62"/>
    <w:rsid w:val="00DC7097"/>
    <w:rsid w:val="00DC75D7"/>
    <w:rsid w:val="00DC7DB6"/>
    <w:rsid w:val="00DD03D4"/>
    <w:rsid w:val="00DD0AF9"/>
    <w:rsid w:val="00DD0F4C"/>
    <w:rsid w:val="00DD1761"/>
    <w:rsid w:val="00DD22D3"/>
    <w:rsid w:val="00DD24EA"/>
    <w:rsid w:val="00DD2947"/>
    <w:rsid w:val="00DD2A71"/>
    <w:rsid w:val="00DD2B0F"/>
    <w:rsid w:val="00DD2C24"/>
    <w:rsid w:val="00DD3A4B"/>
    <w:rsid w:val="00DD431C"/>
    <w:rsid w:val="00DD4723"/>
    <w:rsid w:val="00DD51C3"/>
    <w:rsid w:val="00DD55F3"/>
    <w:rsid w:val="00DD5BCC"/>
    <w:rsid w:val="00DD6196"/>
    <w:rsid w:val="00DD61C3"/>
    <w:rsid w:val="00DD6345"/>
    <w:rsid w:val="00DD639F"/>
    <w:rsid w:val="00DD63EA"/>
    <w:rsid w:val="00DD65A4"/>
    <w:rsid w:val="00DD68A2"/>
    <w:rsid w:val="00DD6B89"/>
    <w:rsid w:val="00DD6C13"/>
    <w:rsid w:val="00DD71E2"/>
    <w:rsid w:val="00DD727C"/>
    <w:rsid w:val="00DD7516"/>
    <w:rsid w:val="00DD76DB"/>
    <w:rsid w:val="00DD7E37"/>
    <w:rsid w:val="00DE0347"/>
    <w:rsid w:val="00DE0D64"/>
    <w:rsid w:val="00DE1148"/>
    <w:rsid w:val="00DE146E"/>
    <w:rsid w:val="00DE1CF5"/>
    <w:rsid w:val="00DE32CD"/>
    <w:rsid w:val="00DE361A"/>
    <w:rsid w:val="00DE367E"/>
    <w:rsid w:val="00DE3F56"/>
    <w:rsid w:val="00DE450F"/>
    <w:rsid w:val="00DE4A31"/>
    <w:rsid w:val="00DE50B0"/>
    <w:rsid w:val="00DE5179"/>
    <w:rsid w:val="00DE54E3"/>
    <w:rsid w:val="00DE5D20"/>
    <w:rsid w:val="00DE613A"/>
    <w:rsid w:val="00DE6618"/>
    <w:rsid w:val="00DE6F07"/>
    <w:rsid w:val="00DE7186"/>
    <w:rsid w:val="00DE73A4"/>
    <w:rsid w:val="00DE754F"/>
    <w:rsid w:val="00DE7715"/>
    <w:rsid w:val="00DF0438"/>
    <w:rsid w:val="00DF1B7B"/>
    <w:rsid w:val="00DF1D73"/>
    <w:rsid w:val="00DF2236"/>
    <w:rsid w:val="00DF2724"/>
    <w:rsid w:val="00DF3088"/>
    <w:rsid w:val="00DF57FB"/>
    <w:rsid w:val="00DF6497"/>
    <w:rsid w:val="00DF7170"/>
    <w:rsid w:val="00DF7A75"/>
    <w:rsid w:val="00E004F0"/>
    <w:rsid w:val="00E00D87"/>
    <w:rsid w:val="00E0213E"/>
    <w:rsid w:val="00E02405"/>
    <w:rsid w:val="00E02DE9"/>
    <w:rsid w:val="00E032F8"/>
    <w:rsid w:val="00E04F41"/>
    <w:rsid w:val="00E04F8F"/>
    <w:rsid w:val="00E04FC0"/>
    <w:rsid w:val="00E055CC"/>
    <w:rsid w:val="00E056A4"/>
    <w:rsid w:val="00E06222"/>
    <w:rsid w:val="00E066CB"/>
    <w:rsid w:val="00E06F5F"/>
    <w:rsid w:val="00E0757D"/>
    <w:rsid w:val="00E075D4"/>
    <w:rsid w:val="00E07B88"/>
    <w:rsid w:val="00E10398"/>
    <w:rsid w:val="00E108AC"/>
    <w:rsid w:val="00E10D8D"/>
    <w:rsid w:val="00E11394"/>
    <w:rsid w:val="00E11566"/>
    <w:rsid w:val="00E1157D"/>
    <w:rsid w:val="00E119E8"/>
    <w:rsid w:val="00E1279B"/>
    <w:rsid w:val="00E129A3"/>
    <w:rsid w:val="00E12CA5"/>
    <w:rsid w:val="00E13402"/>
    <w:rsid w:val="00E151D4"/>
    <w:rsid w:val="00E152C6"/>
    <w:rsid w:val="00E15351"/>
    <w:rsid w:val="00E1575E"/>
    <w:rsid w:val="00E15A88"/>
    <w:rsid w:val="00E15BF4"/>
    <w:rsid w:val="00E16130"/>
    <w:rsid w:val="00E16B6E"/>
    <w:rsid w:val="00E17244"/>
    <w:rsid w:val="00E17293"/>
    <w:rsid w:val="00E17334"/>
    <w:rsid w:val="00E17833"/>
    <w:rsid w:val="00E17E92"/>
    <w:rsid w:val="00E202EE"/>
    <w:rsid w:val="00E20C15"/>
    <w:rsid w:val="00E218EB"/>
    <w:rsid w:val="00E21D2E"/>
    <w:rsid w:val="00E220E0"/>
    <w:rsid w:val="00E2242C"/>
    <w:rsid w:val="00E228BB"/>
    <w:rsid w:val="00E23033"/>
    <w:rsid w:val="00E23152"/>
    <w:rsid w:val="00E23346"/>
    <w:rsid w:val="00E23882"/>
    <w:rsid w:val="00E238CE"/>
    <w:rsid w:val="00E24142"/>
    <w:rsid w:val="00E245E9"/>
    <w:rsid w:val="00E24CA4"/>
    <w:rsid w:val="00E250F8"/>
    <w:rsid w:val="00E2518A"/>
    <w:rsid w:val="00E252E6"/>
    <w:rsid w:val="00E25751"/>
    <w:rsid w:val="00E2687C"/>
    <w:rsid w:val="00E26DDA"/>
    <w:rsid w:val="00E27406"/>
    <w:rsid w:val="00E2799F"/>
    <w:rsid w:val="00E30083"/>
    <w:rsid w:val="00E30B57"/>
    <w:rsid w:val="00E31F8F"/>
    <w:rsid w:val="00E3329A"/>
    <w:rsid w:val="00E339A5"/>
    <w:rsid w:val="00E33A15"/>
    <w:rsid w:val="00E33A93"/>
    <w:rsid w:val="00E33D8D"/>
    <w:rsid w:val="00E34DFC"/>
    <w:rsid w:val="00E34E79"/>
    <w:rsid w:val="00E34F0D"/>
    <w:rsid w:val="00E35188"/>
    <w:rsid w:val="00E3535D"/>
    <w:rsid w:val="00E3573A"/>
    <w:rsid w:val="00E35B18"/>
    <w:rsid w:val="00E361A8"/>
    <w:rsid w:val="00E36371"/>
    <w:rsid w:val="00E3645B"/>
    <w:rsid w:val="00E366B2"/>
    <w:rsid w:val="00E36987"/>
    <w:rsid w:val="00E36FA0"/>
    <w:rsid w:val="00E376FD"/>
    <w:rsid w:val="00E37C3C"/>
    <w:rsid w:val="00E37DFD"/>
    <w:rsid w:val="00E405A0"/>
    <w:rsid w:val="00E40BB6"/>
    <w:rsid w:val="00E40D4F"/>
    <w:rsid w:val="00E40D95"/>
    <w:rsid w:val="00E4104F"/>
    <w:rsid w:val="00E4109E"/>
    <w:rsid w:val="00E4113D"/>
    <w:rsid w:val="00E422C2"/>
    <w:rsid w:val="00E42487"/>
    <w:rsid w:val="00E42927"/>
    <w:rsid w:val="00E43686"/>
    <w:rsid w:val="00E44B02"/>
    <w:rsid w:val="00E44DFC"/>
    <w:rsid w:val="00E45337"/>
    <w:rsid w:val="00E4572A"/>
    <w:rsid w:val="00E45AA8"/>
    <w:rsid w:val="00E45BF3"/>
    <w:rsid w:val="00E45C4D"/>
    <w:rsid w:val="00E4677E"/>
    <w:rsid w:val="00E46AAD"/>
    <w:rsid w:val="00E46ADF"/>
    <w:rsid w:val="00E4719F"/>
    <w:rsid w:val="00E471B2"/>
    <w:rsid w:val="00E473DB"/>
    <w:rsid w:val="00E47749"/>
    <w:rsid w:val="00E47CCB"/>
    <w:rsid w:val="00E503E1"/>
    <w:rsid w:val="00E50864"/>
    <w:rsid w:val="00E50DE6"/>
    <w:rsid w:val="00E51D30"/>
    <w:rsid w:val="00E51E5C"/>
    <w:rsid w:val="00E5262D"/>
    <w:rsid w:val="00E52FA2"/>
    <w:rsid w:val="00E53CB9"/>
    <w:rsid w:val="00E53F98"/>
    <w:rsid w:val="00E54F6E"/>
    <w:rsid w:val="00E551A0"/>
    <w:rsid w:val="00E5537D"/>
    <w:rsid w:val="00E55708"/>
    <w:rsid w:val="00E55B15"/>
    <w:rsid w:val="00E55F7E"/>
    <w:rsid w:val="00E561C0"/>
    <w:rsid w:val="00E56337"/>
    <w:rsid w:val="00E5646B"/>
    <w:rsid w:val="00E564C7"/>
    <w:rsid w:val="00E56826"/>
    <w:rsid w:val="00E573D7"/>
    <w:rsid w:val="00E60606"/>
    <w:rsid w:val="00E60867"/>
    <w:rsid w:val="00E610B6"/>
    <w:rsid w:val="00E61373"/>
    <w:rsid w:val="00E61D43"/>
    <w:rsid w:val="00E61D8E"/>
    <w:rsid w:val="00E620A1"/>
    <w:rsid w:val="00E622BF"/>
    <w:rsid w:val="00E62655"/>
    <w:rsid w:val="00E627DA"/>
    <w:rsid w:val="00E62E18"/>
    <w:rsid w:val="00E630D0"/>
    <w:rsid w:val="00E63E73"/>
    <w:rsid w:val="00E642C7"/>
    <w:rsid w:val="00E64489"/>
    <w:rsid w:val="00E6463A"/>
    <w:rsid w:val="00E6475E"/>
    <w:rsid w:val="00E65212"/>
    <w:rsid w:val="00E6543B"/>
    <w:rsid w:val="00E655B6"/>
    <w:rsid w:val="00E656BF"/>
    <w:rsid w:val="00E6571F"/>
    <w:rsid w:val="00E658C3"/>
    <w:rsid w:val="00E66247"/>
    <w:rsid w:val="00E666C2"/>
    <w:rsid w:val="00E66751"/>
    <w:rsid w:val="00E6777D"/>
    <w:rsid w:val="00E6799B"/>
    <w:rsid w:val="00E67A26"/>
    <w:rsid w:val="00E67D24"/>
    <w:rsid w:val="00E70071"/>
    <w:rsid w:val="00E70305"/>
    <w:rsid w:val="00E70312"/>
    <w:rsid w:val="00E70578"/>
    <w:rsid w:val="00E70ECD"/>
    <w:rsid w:val="00E71957"/>
    <w:rsid w:val="00E71AD2"/>
    <w:rsid w:val="00E73775"/>
    <w:rsid w:val="00E738B5"/>
    <w:rsid w:val="00E73BE6"/>
    <w:rsid w:val="00E73C7D"/>
    <w:rsid w:val="00E74728"/>
    <w:rsid w:val="00E749E9"/>
    <w:rsid w:val="00E7575C"/>
    <w:rsid w:val="00E7721F"/>
    <w:rsid w:val="00E77AEE"/>
    <w:rsid w:val="00E8010C"/>
    <w:rsid w:val="00E80116"/>
    <w:rsid w:val="00E80591"/>
    <w:rsid w:val="00E807BD"/>
    <w:rsid w:val="00E8085F"/>
    <w:rsid w:val="00E80FAE"/>
    <w:rsid w:val="00E815CA"/>
    <w:rsid w:val="00E81C94"/>
    <w:rsid w:val="00E824FE"/>
    <w:rsid w:val="00E825AC"/>
    <w:rsid w:val="00E828E2"/>
    <w:rsid w:val="00E82B60"/>
    <w:rsid w:val="00E82BCF"/>
    <w:rsid w:val="00E82FFC"/>
    <w:rsid w:val="00E83180"/>
    <w:rsid w:val="00E84615"/>
    <w:rsid w:val="00E8492C"/>
    <w:rsid w:val="00E84980"/>
    <w:rsid w:val="00E84D85"/>
    <w:rsid w:val="00E85A56"/>
    <w:rsid w:val="00E85B2B"/>
    <w:rsid w:val="00E85C31"/>
    <w:rsid w:val="00E85DC4"/>
    <w:rsid w:val="00E861B2"/>
    <w:rsid w:val="00E86747"/>
    <w:rsid w:val="00E8731A"/>
    <w:rsid w:val="00E87813"/>
    <w:rsid w:val="00E90464"/>
    <w:rsid w:val="00E9064A"/>
    <w:rsid w:val="00E90773"/>
    <w:rsid w:val="00E9094C"/>
    <w:rsid w:val="00E90B77"/>
    <w:rsid w:val="00E90E26"/>
    <w:rsid w:val="00E917AB"/>
    <w:rsid w:val="00E91CD6"/>
    <w:rsid w:val="00E92E90"/>
    <w:rsid w:val="00E9320A"/>
    <w:rsid w:val="00E93886"/>
    <w:rsid w:val="00E94AEB"/>
    <w:rsid w:val="00E94F3D"/>
    <w:rsid w:val="00E957DA"/>
    <w:rsid w:val="00E96123"/>
    <w:rsid w:val="00E96208"/>
    <w:rsid w:val="00E96ADA"/>
    <w:rsid w:val="00E97152"/>
    <w:rsid w:val="00E9737B"/>
    <w:rsid w:val="00E97FEE"/>
    <w:rsid w:val="00EA005C"/>
    <w:rsid w:val="00EA0141"/>
    <w:rsid w:val="00EA102F"/>
    <w:rsid w:val="00EA1A18"/>
    <w:rsid w:val="00EA200E"/>
    <w:rsid w:val="00EA235D"/>
    <w:rsid w:val="00EA236D"/>
    <w:rsid w:val="00EA30E9"/>
    <w:rsid w:val="00EA348F"/>
    <w:rsid w:val="00EA37AD"/>
    <w:rsid w:val="00EA4761"/>
    <w:rsid w:val="00EA69E2"/>
    <w:rsid w:val="00EA6C97"/>
    <w:rsid w:val="00EA71B5"/>
    <w:rsid w:val="00EB0081"/>
    <w:rsid w:val="00EB0796"/>
    <w:rsid w:val="00EB0D4A"/>
    <w:rsid w:val="00EB1077"/>
    <w:rsid w:val="00EB1939"/>
    <w:rsid w:val="00EB26BB"/>
    <w:rsid w:val="00EB2901"/>
    <w:rsid w:val="00EB3060"/>
    <w:rsid w:val="00EB36A0"/>
    <w:rsid w:val="00EB3A4A"/>
    <w:rsid w:val="00EB5169"/>
    <w:rsid w:val="00EB51B3"/>
    <w:rsid w:val="00EB5659"/>
    <w:rsid w:val="00EB5E50"/>
    <w:rsid w:val="00EB65E7"/>
    <w:rsid w:val="00EB75DE"/>
    <w:rsid w:val="00EB7E0B"/>
    <w:rsid w:val="00EC0981"/>
    <w:rsid w:val="00EC0ABC"/>
    <w:rsid w:val="00EC11C0"/>
    <w:rsid w:val="00EC11DB"/>
    <w:rsid w:val="00EC13EB"/>
    <w:rsid w:val="00EC1712"/>
    <w:rsid w:val="00EC1961"/>
    <w:rsid w:val="00EC2089"/>
    <w:rsid w:val="00EC2888"/>
    <w:rsid w:val="00EC2ECA"/>
    <w:rsid w:val="00EC3347"/>
    <w:rsid w:val="00EC3C59"/>
    <w:rsid w:val="00EC43ED"/>
    <w:rsid w:val="00EC4852"/>
    <w:rsid w:val="00EC4866"/>
    <w:rsid w:val="00EC4E16"/>
    <w:rsid w:val="00EC598A"/>
    <w:rsid w:val="00EC5E0B"/>
    <w:rsid w:val="00EC69BC"/>
    <w:rsid w:val="00EC6BBE"/>
    <w:rsid w:val="00EC6FA9"/>
    <w:rsid w:val="00EC72FE"/>
    <w:rsid w:val="00EC77E1"/>
    <w:rsid w:val="00ED0029"/>
    <w:rsid w:val="00ED037D"/>
    <w:rsid w:val="00ED096A"/>
    <w:rsid w:val="00ED0989"/>
    <w:rsid w:val="00ED179A"/>
    <w:rsid w:val="00ED24B5"/>
    <w:rsid w:val="00ED2B0E"/>
    <w:rsid w:val="00ED2E12"/>
    <w:rsid w:val="00ED35E8"/>
    <w:rsid w:val="00ED3771"/>
    <w:rsid w:val="00ED442D"/>
    <w:rsid w:val="00ED445C"/>
    <w:rsid w:val="00ED46A7"/>
    <w:rsid w:val="00ED486F"/>
    <w:rsid w:val="00ED4921"/>
    <w:rsid w:val="00ED4C2D"/>
    <w:rsid w:val="00ED4D7B"/>
    <w:rsid w:val="00ED4F42"/>
    <w:rsid w:val="00ED63BD"/>
    <w:rsid w:val="00ED63C1"/>
    <w:rsid w:val="00ED681C"/>
    <w:rsid w:val="00ED6A31"/>
    <w:rsid w:val="00ED6AC6"/>
    <w:rsid w:val="00ED746A"/>
    <w:rsid w:val="00ED7A65"/>
    <w:rsid w:val="00ED7A99"/>
    <w:rsid w:val="00EE01A1"/>
    <w:rsid w:val="00EE0B99"/>
    <w:rsid w:val="00EE0ECB"/>
    <w:rsid w:val="00EE1C3B"/>
    <w:rsid w:val="00EE1CCD"/>
    <w:rsid w:val="00EE26A2"/>
    <w:rsid w:val="00EE2F5E"/>
    <w:rsid w:val="00EE373D"/>
    <w:rsid w:val="00EE4C33"/>
    <w:rsid w:val="00EE4EBE"/>
    <w:rsid w:val="00EE54B6"/>
    <w:rsid w:val="00EE72D6"/>
    <w:rsid w:val="00EE7CAD"/>
    <w:rsid w:val="00EF02BC"/>
    <w:rsid w:val="00EF06B8"/>
    <w:rsid w:val="00EF1020"/>
    <w:rsid w:val="00EF1314"/>
    <w:rsid w:val="00EF1A24"/>
    <w:rsid w:val="00EF1D02"/>
    <w:rsid w:val="00EF3057"/>
    <w:rsid w:val="00EF49BE"/>
    <w:rsid w:val="00EF4B84"/>
    <w:rsid w:val="00EF4EE1"/>
    <w:rsid w:val="00EF4F10"/>
    <w:rsid w:val="00EF569A"/>
    <w:rsid w:val="00EF5E23"/>
    <w:rsid w:val="00EF5EF0"/>
    <w:rsid w:val="00EF6025"/>
    <w:rsid w:val="00EF6095"/>
    <w:rsid w:val="00EF6B76"/>
    <w:rsid w:val="00EF7110"/>
    <w:rsid w:val="00EF73B6"/>
    <w:rsid w:val="00EF7781"/>
    <w:rsid w:val="00EF7B73"/>
    <w:rsid w:val="00EF7BB1"/>
    <w:rsid w:val="00EF7C9C"/>
    <w:rsid w:val="00F00533"/>
    <w:rsid w:val="00F0083F"/>
    <w:rsid w:val="00F01164"/>
    <w:rsid w:val="00F017A8"/>
    <w:rsid w:val="00F01944"/>
    <w:rsid w:val="00F026E2"/>
    <w:rsid w:val="00F03041"/>
    <w:rsid w:val="00F03B9F"/>
    <w:rsid w:val="00F04B31"/>
    <w:rsid w:val="00F04E22"/>
    <w:rsid w:val="00F04FC5"/>
    <w:rsid w:val="00F06140"/>
    <w:rsid w:val="00F06BDF"/>
    <w:rsid w:val="00F06EAD"/>
    <w:rsid w:val="00F0760A"/>
    <w:rsid w:val="00F10104"/>
    <w:rsid w:val="00F103D9"/>
    <w:rsid w:val="00F106E2"/>
    <w:rsid w:val="00F108C6"/>
    <w:rsid w:val="00F11DA1"/>
    <w:rsid w:val="00F124DE"/>
    <w:rsid w:val="00F12660"/>
    <w:rsid w:val="00F13B60"/>
    <w:rsid w:val="00F13F07"/>
    <w:rsid w:val="00F14550"/>
    <w:rsid w:val="00F14BA8"/>
    <w:rsid w:val="00F14C85"/>
    <w:rsid w:val="00F151A3"/>
    <w:rsid w:val="00F15256"/>
    <w:rsid w:val="00F15C6E"/>
    <w:rsid w:val="00F16904"/>
    <w:rsid w:val="00F17B50"/>
    <w:rsid w:val="00F20688"/>
    <w:rsid w:val="00F20B05"/>
    <w:rsid w:val="00F2176F"/>
    <w:rsid w:val="00F2209E"/>
    <w:rsid w:val="00F22150"/>
    <w:rsid w:val="00F2283A"/>
    <w:rsid w:val="00F2327F"/>
    <w:rsid w:val="00F234AC"/>
    <w:rsid w:val="00F23C44"/>
    <w:rsid w:val="00F242D8"/>
    <w:rsid w:val="00F2441D"/>
    <w:rsid w:val="00F2495A"/>
    <w:rsid w:val="00F2546A"/>
    <w:rsid w:val="00F25BD3"/>
    <w:rsid w:val="00F25E35"/>
    <w:rsid w:val="00F261CB"/>
    <w:rsid w:val="00F261D6"/>
    <w:rsid w:val="00F264E0"/>
    <w:rsid w:val="00F267A6"/>
    <w:rsid w:val="00F26A35"/>
    <w:rsid w:val="00F26DF1"/>
    <w:rsid w:val="00F26EBD"/>
    <w:rsid w:val="00F27EAF"/>
    <w:rsid w:val="00F30030"/>
    <w:rsid w:val="00F30E57"/>
    <w:rsid w:val="00F3127A"/>
    <w:rsid w:val="00F3133D"/>
    <w:rsid w:val="00F313CE"/>
    <w:rsid w:val="00F31502"/>
    <w:rsid w:val="00F32AF5"/>
    <w:rsid w:val="00F32EEF"/>
    <w:rsid w:val="00F33649"/>
    <w:rsid w:val="00F33DF6"/>
    <w:rsid w:val="00F341AA"/>
    <w:rsid w:val="00F35225"/>
    <w:rsid w:val="00F35659"/>
    <w:rsid w:val="00F35E7E"/>
    <w:rsid w:val="00F361FA"/>
    <w:rsid w:val="00F379A6"/>
    <w:rsid w:val="00F37E9B"/>
    <w:rsid w:val="00F37ED5"/>
    <w:rsid w:val="00F4048A"/>
    <w:rsid w:val="00F4069E"/>
    <w:rsid w:val="00F41008"/>
    <w:rsid w:val="00F41B2E"/>
    <w:rsid w:val="00F41D5C"/>
    <w:rsid w:val="00F42257"/>
    <w:rsid w:val="00F42744"/>
    <w:rsid w:val="00F43659"/>
    <w:rsid w:val="00F44057"/>
    <w:rsid w:val="00F444F5"/>
    <w:rsid w:val="00F44A89"/>
    <w:rsid w:val="00F44CCA"/>
    <w:rsid w:val="00F44F7F"/>
    <w:rsid w:val="00F45345"/>
    <w:rsid w:val="00F45531"/>
    <w:rsid w:val="00F45ABA"/>
    <w:rsid w:val="00F45BA1"/>
    <w:rsid w:val="00F46278"/>
    <w:rsid w:val="00F46513"/>
    <w:rsid w:val="00F46974"/>
    <w:rsid w:val="00F469AE"/>
    <w:rsid w:val="00F46BB6"/>
    <w:rsid w:val="00F46E6D"/>
    <w:rsid w:val="00F47A9D"/>
    <w:rsid w:val="00F47B3E"/>
    <w:rsid w:val="00F509F4"/>
    <w:rsid w:val="00F50E6E"/>
    <w:rsid w:val="00F50FAE"/>
    <w:rsid w:val="00F511FB"/>
    <w:rsid w:val="00F5145A"/>
    <w:rsid w:val="00F51C4A"/>
    <w:rsid w:val="00F52061"/>
    <w:rsid w:val="00F52698"/>
    <w:rsid w:val="00F52BDF"/>
    <w:rsid w:val="00F52D2C"/>
    <w:rsid w:val="00F52DC9"/>
    <w:rsid w:val="00F53129"/>
    <w:rsid w:val="00F5381A"/>
    <w:rsid w:val="00F53A25"/>
    <w:rsid w:val="00F53C63"/>
    <w:rsid w:val="00F540F0"/>
    <w:rsid w:val="00F54257"/>
    <w:rsid w:val="00F548C1"/>
    <w:rsid w:val="00F54C21"/>
    <w:rsid w:val="00F54F64"/>
    <w:rsid w:val="00F55228"/>
    <w:rsid w:val="00F555B2"/>
    <w:rsid w:val="00F55F70"/>
    <w:rsid w:val="00F564C4"/>
    <w:rsid w:val="00F571C2"/>
    <w:rsid w:val="00F5765E"/>
    <w:rsid w:val="00F5772D"/>
    <w:rsid w:val="00F578DC"/>
    <w:rsid w:val="00F57F6F"/>
    <w:rsid w:val="00F604C0"/>
    <w:rsid w:val="00F60AF9"/>
    <w:rsid w:val="00F624F3"/>
    <w:rsid w:val="00F62575"/>
    <w:rsid w:val="00F62738"/>
    <w:rsid w:val="00F633CE"/>
    <w:rsid w:val="00F63F21"/>
    <w:rsid w:val="00F64410"/>
    <w:rsid w:val="00F64553"/>
    <w:rsid w:val="00F6472C"/>
    <w:rsid w:val="00F64A69"/>
    <w:rsid w:val="00F64CF0"/>
    <w:rsid w:val="00F64DE7"/>
    <w:rsid w:val="00F65F65"/>
    <w:rsid w:val="00F66F95"/>
    <w:rsid w:val="00F66FA1"/>
    <w:rsid w:val="00F67E0B"/>
    <w:rsid w:val="00F70063"/>
    <w:rsid w:val="00F70386"/>
    <w:rsid w:val="00F70444"/>
    <w:rsid w:val="00F70660"/>
    <w:rsid w:val="00F708E2"/>
    <w:rsid w:val="00F713A4"/>
    <w:rsid w:val="00F7191F"/>
    <w:rsid w:val="00F71CC8"/>
    <w:rsid w:val="00F71D5D"/>
    <w:rsid w:val="00F72089"/>
    <w:rsid w:val="00F72316"/>
    <w:rsid w:val="00F7259C"/>
    <w:rsid w:val="00F736F5"/>
    <w:rsid w:val="00F73BD2"/>
    <w:rsid w:val="00F7417F"/>
    <w:rsid w:val="00F7423F"/>
    <w:rsid w:val="00F74D8F"/>
    <w:rsid w:val="00F75926"/>
    <w:rsid w:val="00F77151"/>
    <w:rsid w:val="00F77439"/>
    <w:rsid w:val="00F77C8A"/>
    <w:rsid w:val="00F804EE"/>
    <w:rsid w:val="00F80BD3"/>
    <w:rsid w:val="00F80D25"/>
    <w:rsid w:val="00F80E1A"/>
    <w:rsid w:val="00F8142F"/>
    <w:rsid w:val="00F815A5"/>
    <w:rsid w:val="00F817D6"/>
    <w:rsid w:val="00F82E43"/>
    <w:rsid w:val="00F830DC"/>
    <w:rsid w:val="00F831FA"/>
    <w:rsid w:val="00F83663"/>
    <w:rsid w:val="00F83803"/>
    <w:rsid w:val="00F83A38"/>
    <w:rsid w:val="00F83BAC"/>
    <w:rsid w:val="00F843C3"/>
    <w:rsid w:val="00F8479A"/>
    <w:rsid w:val="00F853AD"/>
    <w:rsid w:val="00F853F4"/>
    <w:rsid w:val="00F85C07"/>
    <w:rsid w:val="00F85C9C"/>
    <w:rsid w:val="00F85D12"/>
    <w:rsid w:val="00F86159"/>
    <w:rsid w:val="00F8641B"/>
    <w:rsid w:val="00F86C1F"/>
    <w:rsid w:val="00F871A0"/>
    <w:rsid w:val="00F87DC3"/>
    <w:rsid w:val="00F902F5"/>
    <w:rsid w:val="00F906E4"/>
    <w:rsid w:val="00F9079A"/>
    <w:rsid w:val="00F907FC"/>
    <w:rsid w:val="00F9118B"/>
    <w:rsid w:val="00F917C0"/>
    <w:rsid w:val="00F91FE8"/>
    <w:rsid w:val="00F92C27"/>
    <w:rsid w:val="00F9396F"/>
    <w:rsid w:val="00F93B84"/>
    <w:rsid w:val="00F93E51"/>
    <w:rsid w:val="00F94118"/>
    <w:rsid w:val="00F94752"/>
    <w:rsid w:val="00F95A1B"/>
    <w:rsid w:val="00F96107"/>
    <w:rsid w:val="00F978BE"/>
    <w:rsid w:val="00F97E7A"/>
    <w:rsid w:val="00FA0611"/>
    <w:rsid w:val="00FA1A44"/>
    <w:rsid w:val="00FA1C61"/>
    <w:rsid w:val="00FA2110"/>
    <w:rsid w:val="00FA26A9"/>
    <w:rsid w:val="00FA2E94"/>
    <w:rsid w:val="00FA2FEE"/>
    <w:rsid w:val="00FA31B8"/>
    <w:rsid w:val="00FA3359"/>
    <w:rsid w:val="00FA383F"/>
    <w:rsid w:val="00FA3A58"/>
    <w:rsid w:val="00FA43C6"/>
    <w:rsid w:val="00FA491D"/>
    <w:rsid w:val="00FA55A8"/>
    <w:rsid w:val="00FA5614"/>
    <w:rsid w:val="00FA5A7E"/>
    <w:rsid w:val="00FA5AD1"/>
    <w:rsid w:val="00FA667E"/>
    <w:rsid w:val="00FA6D75"/>
    <w:rsid w:val="00FA7370"/>
    <w:rsid w:val="00FA74C9"/>
    <w:rsid w:val="00FA75B0"/>
    <w:rsid w:val="00FA7A49"/>
    <w:rsid w:val="00FB01AE"/>
    <w:rsid w:val="00FB01CA"/>
    <w:rsid w:val="00FB08C0"/>
    <w:rsid w:val="00FB097A"/>
    <w:rsid w:val="00FB0BEC"/>
    <w:rsid w:val="00FB0C28"/>
    <w:rsid w:val="00FB0D2E"/>
    <w:rsid w:val="00FB0D97"/>
    <w:rsid w:val="00FB1AE1"/>
    <w:rsid w:val="00FB29A5"/>
    <w:rsid w:val="00FB37E3"/>
    <w:rsid w:val="00FB3F91"/>
    <w:rsid w:val="00FB4029"/>
    <w:rsid w:val="00FB4405"/>
    <w:rsid w:val="00FB457D"/>
    <w:rsid w:val="00FB5150"/>
    <w:rsid w:val="00FB5417"/>
    <w:rsid w:val="00FB5DE7"/>
    <w:rsid w:val="00FB6125"/>
    <w:rsid w:val="00FB617B"/>
    <w:rsid w:val="00FB65E1"/>
    <w:rsid w:val="00FB6A0B"/>
    <w:rsid w:val="00FB7218"/>
    <w:rsid w:val="00FB79D1"/>
    <w:rsid w:val="00FB7FA5"/>
    <w:rsid w:val="00FC047E"/>
    <w:rsid w:val="00FC0C10"/>
    <w:rsid w:val="00FC0C82"/>
    <w:rsid w:val="00FC1408"/>
    <w:rsid w:val="00FC2072"/>
    <w:rsid w:val="00FC2801"/>
    <w:rsid w:val="00FC2996"/>
    <w:rsid w:val="00FC2C56"/>
    <w:rsid w:val="00FC322B"/>
    <w:rsid w:val="00FC3449"/>
    <w:rsid w:val="00FC3742"/>
    <w:rsid w:val="00FC3DAD"/>
    <w:rsid w:val="00FC55E9"/>
    <w:rsid w:val="00FC5C08"/>
    <w:rsid w:val="00FC64D2"/>
    <w:rsid w:val="00FC68CA"/>
    <w:rsid w:val="00FC75DA"/>
    <w:rsid w:val="00FC78E9"/>
    <w:rsid w:val="00FD07F6"/>
    <w:rsid w:val="00FD14C7"/>
    <w:rsid w:val="00FD1C59"/>
    <w:rsid w:val="00FD1C80"/>
    <w:rsid w:val="00FD1D48"/>
    <w:rsid w:val="00FD2627"/>
    <w:rsid w:val="00FD3846"/>
    <w:rsid w:val="00FD3D62"/>
    <w:rsid w:val="00FD4165"/>
    <w:rsid w:val="00FD4391"/>
    <w:rsid w:val="00FD45C7"/>
    <w:rsid w:val="00FD4D4D"/>
    <w:rsid w:val="00FD5016"/>
    <w:rsid w:val="00FD50CB"/>
    <w:rsid w:val="00FD5424"/>
    <w:rsid w:val="00FD5844"/>
    <w:rsid w:val="00FD5A5E"/>
    <w:rsid w:val="00FD5EF1"/>
    <w:rsid w:val="00FD607A"/>
    <w:rsid w:val="00FD60B9"/>
    <w:rsid w:val="00FD6732"/>
    <w:rsid w:val="00FD6835"/>
    <w:rsid w:val="00FD6EA3"/>
    <w:rsid w:val="00FD7054"/>
    <w:rsid w:val="00FD795F"/>
    <w:rsid w:val="00FD7B6B"/>
    <w:rsid w:val="00FE00BF"/>
    <w:rsid w:val="00FE02F5"/>
    <w:rsid w:val="00FE141C"/>
    <w:rsid w:val="00FE161D"/>
    <w:rsid w:val="00FE16ED"/>
    <w:rsid w:val="00FE1B5A"/>
    <w:rsid w:val="00FE2807"/>
    <w:rsid w:val="00FE2954"/>
    <w:rsid w:val="00FE2B1D"/>
    <w:rsid w:val="00FE3078"/>
    <w:rsid w:val="00FE33CB"/>
    <w:rsid w:val="00FE3480"/>
    <w:rsid w:val="00FE3CDB"/>
    <w:rsid w:val="00FE4123"/>
    <w:rsid w:val="00FE45E2"/>
    <w:rsid w:val="00FE4661"/>
    <w:rsid w:val="00FE481C"/>
    <w:rsid w:val="00FE54A2"/>
    <w:rsid w:val="00FE54C2"/>
    <w:rsid w:val="00FE5B55"/>
    <w:rsid w:val="00FE6640"/>
    <w:rsid w:val="00FE69DE"/>
    <w:rsid w:val="00FE6C5A"/>
    <w:rsid w:val="00FE6D1D"/>
    <w:rsid w:val="00FE71B7"/>
    <w:rsid w:val="00FE74AC"/>
    <w:rsid w:val="00FE7F0C"/>
    <w:rsid w:val="00FF0161"/>
    <w:rsid w:val="00FF11E4"/>
    <w:rsid w:val="00FF1738"/>
    <w:rsid w:val="00FF17E6"/>
    <w:rsid w:val="00FF1F2D"/>
    <w:rsid w:val="00FF200B"/>
    <w:rsid w:val="00FF26F0"/>
    <w:rsid w:val="00FF2E29"/>
    <w:rsid w:val="00FF3DA5"/>
    <w:rsid w:val="00FF491C"/>
    <w:rsid w:val="00FF4978"/>
    <w:rsid w:val="00FF4A20"/>
    <w:rsid w:val="00FF5501"/>
    <w:rsid w:val="00FF5CA4"/>
    <w:rsid w:val="00FF5FF4"/>
    <w:rsid w:val="00FF760D"/>
    <w:rsid w:val="00FF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B5C"/>
    <w:pPr>
      <w:spacing w:after="200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5D0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132D"/>
    <w:pPr>
      <w:keepNext/>
      <w:spacing w:after="0"/>
      <w:jc w:val="right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5D0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1132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13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uiPriority w:val="99"/>
    <w:rsid w:val="0091132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113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1132D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a">
    <w:name w:val="Знак"/>
    <w:basedOn w:val="Normal"/>
    <w:uiPriority w:val="99"/>
    <w:rsid w:val="0061174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721095"/>
    <w:pPr>
      <w:autoSpaceDE w:val="0"/>
      <w:autoSpaceDN w:val="0"/>
      <w:adjustRightInd w:val="0"/>
      <w:spacing w:after="0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21095"/>
    <w:rPr>
      <w:rFonts w:ascii="Times New Roman" w:hAnsi="Times New Roman" w:cs="Times New Roman"/>
      <w:sz w:val="28"/>
      <w:szCs w:val="28"/>
    </w:rPr>
  </w:style>
  <w:style w:type="character" w:customStyle="1" w:styleId="FontStyle21">
    <w:name w:val="Font Style21"/>
    <w:basedOn w:val="DefaultParagraphFont"/>
    <w:uiPriority w:val="99"/>
    <w:rsid w:val="00D95758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Normal"/>
    <w:uiPriority w:val="99"/>
    <w:rsid w:val="00D95758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C0B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CC541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1"/>
    <w:uiPriority w:val="99"/>
    <w:qFormat/>
    <w:locked/>
    <w:rsid w:val="00693CA3"/>
    <w:pPr>
      <w:spacing w:after="0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10"/>
    <w:rsid w:val="00474250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1">
    <w:name w:val="Title Char1"/>
    <w:link w:val="Title"/>
    <w:uiPriority w:val="99"/>
    <w:locked/>
    <w:rsid w:val="00693CA3"/>
    <w:rPr>
      <w:sz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8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447</Words>
  <Characters>2551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chuvashov</dc:creator>
  <cp:keywords/>
  <dc:description/>
  <cp:lastModifiedBy>Кондоль</cp:lastModifiedBy>
  <cp:revision>5</cp:revision>
  <cp:lastPrinted>2020-07-23T12:40:00Z</cp:lastPrinted>
  <dcterms:created xsi:type="dcterms:W3CDTF">2020-07-08T13:08:00Z</dcterms:created>
  <dcterms:modified xsi:type="dcterms:W3CDTF">2020-07-23T12:41:00Z</dcterms:modified>
</cp:coreProperties>
</file>