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96" w:rsidRPr="003208E8" w:rsidRDefault="00FC6E96" w:rsidP="0022137B">
      <w:pPr>
        <w:jc w:val="center"/>
        <w:rPr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5.5pt;height:81pt;visibility:visible">
            <v:imagedata r:id="rId7" o:title=""/>
          </v:shape>
        </w:pict>
      </w:r>
    </w:p>
    <w:p w:rsidR="00FC6E96" w:rsidRPr="00964D91" w:rsidRDefault="00FC6E96" w:rsidP="0022137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Pr="00964D91">
        <w:rPr>
          <w:rFonts w:ascii="Times New Roman" w:hAnsi="Times New Roman"/>
          <w:b/>
          <w:sz w:val="28"/>
          <w:szCs w:val="28"/>
        </w:rPr>
        <w:t xml:space="preserve">АДМИНИСТРАЦИЯ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Pr="00964D91">
        <w:rPr>
          <w:rFonts w:ascii="Times New Roman" w:hAnsi="Times New Roman"/>
          <w:b/>
          <w:sz w:val="28"/>
          <w:szCs w:val="28"/>
        </w:rPr>
        <w:t xml:space="preserve">КОНДОЛЬСКОГО  СЕЛЬСОВЕТА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Pr="00964D91">
        <w:rPr>
          <w:rFonts w:ascii="Times New Roman" w:hAnsi="Times New Roman"/>
          <w:b/>
          <w:sz w:val="28"/>
          <w:szCs w:val="28"/>
        </w:rPr>
        <w:t>ПЕНЗЕНСКОГО РАЙОНА ПЕНЗЕНСКОЙ ОБЛАСТИ</w:t>
      </w:r>
    </w:p>
    <w:p w:rsidR="00FC6E96" w:rsidRPr="00964D91" w:rsidRDefault="00FC6E96" w:rsidP="0022137B">
      <w:pPr>
        <w:jc w:val="center"/>
        <w:rPr>
          <w:rFonts w:ascii="Times New Roman" w:hAnsi="Times New Roman"/>
          <w:sz w:val="28"/>
          <w:szCs w:val="28"/>
        </w:rPr>
      </w:pPr>
      <w:r w:rsidRPr="00964D91">
        <w:rPr>
          <w:rFonts w:ascii="Times New Roman" w:hAnsi="Times New Roman"/>
          <w:b/>
          <w:sz w:val="28"/>
          <w:szCs w:val="28"/>
        </w:rPr>
        <w:t>ПОСТАНОВЛЕНИЕ</w:t>
      </w:r>
    </w:p>
    <w:p w:rsidR="00FC6E96" w:rsidRPr="006C1B6E" w:rsidRDefault="00FC6E96" w:rsidP="0022137B">
      <w:pPr>
        <w:jc w:val="center"/>
        <w:rPr>
          <w:rFonts w:ascii="Times New Roman" w:hAnsi="Times New Roman"/>
          <w:b/>
          <w:sz w:val="24"/>
          <w:szCs w:val="24"/>
        </w:rPr>
      </w:pPr>
      <w:r w:rsidRPr="00C55A45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 xml:space="preserve"> 15.10.2020 № 110                                                                                                                     </w:t>
      </w:r>
      <w:r w:rsidRPr="006C1B6E">
        <w:rPr>
          <w:rFonts w:ascii="Times New Roman" w:hAnsi="Times New Roman"/>
          <w:b/>
          <w:sz w:val="24"/>
          <w:szCs w:val="24"/>
        </w:rPr>
        <w:t>с. Кондоль</w:t>
      </w:r>
    </w:p>
    <w:p w:rsidR="00FC6E96" w:rsidRDefault="00FC6E96" w:rsidP="00E6311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  О внесении изменений </w:t>
      </w:r>
      <w:r>
        <w:rPr>
          <w:rFonts w:ascii="Times New Roman" w:hAnsi="Times New Roman"/>
          <w:b/>
          <w:sz w:val="28"/>
          <w:szCs w:val="28"/>
        </w:rPr>
        <w:t xml:space="preserve">постановление администрации Кондольского сельсовета Пензенского района Пензенской области от 17.08.2020 № 91 «Об утверждении  </w:t>
      </w: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  Р</w:t>
      </w:r>
      <w:r>
        <w:rPr>
          <w:rFonts w:ascii="Times New Roman" w:hAnsi="Times New Roman"/>
          <w:b/>
          <w:sz w:val="28"/>
          <w:szCs w:val="28"/>
        </w:rPr>
        <w:t>еестра муниципальных услуг Кондольского  сельсовета Пензенского района Пензенской области»</w:t>
      </w:r>
    </w:p>
    <w:p w:rsidR="00FC6E96" w:rsidRPr="00964D91" w:rsidRDefault="00FC6E96" w:rsidP="00E6311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FC6E96" w:rsidRPr="006C1B6E" w:rsidRDefault="00FC6E96" w:rsidP="00964D9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6C1B6E">
        <w:rPr>
          <w:rFonts w:ascii="Times New Roman" w:hAnsi="Times New Roman"/>
          <w:sz w:val="28"/>
          <w:szCs w:val="28"/>
        </w:rPr>
        <w:t xml:space="preserve">Руководствуясь  Федеральным </w:t>
      </w:r>
      <w:hyperlink r:id="rId8" w:history="1">
        <w:r w:rsidRPr="006C1B6E">
          <w:rPr>
            <w:rFonts w:ascii="Times New Roman" w:hAnsi="Times New Roman"/>
            <w:sz w:val="28"/>
            <w:szCs w:val="28"/>
          </w:rPr>
          <w:t>закон</w:t>
        </w:r>
      </w:hyperlink>
      <w:r w:rsidRPr="006C1B6E">
        <w:rPr>
          <w:rFonts w:ascii="Times New Roman" w:hAnsi="Times New Roman"/>
          <w:sz w:val="28"/>
          <w:szCs w:val="28"/>
        </w:rPr>
        <w:t>ом  от 06.10.2003 № 131-ФЗ «Об общих принципах организации местного самоуправления в Российской Федерации», в соответствии с Уставом Кондольского сельсовета Пензенского района Пензенской области,</w:t>
      </w:r>
    </w:p>
    <w:p w:rsidR="00FC6E96" w:rsidRDefault="00FC6E96" w:rsidP="0022137B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Кондольского  сельсовета  постановляет:</w:t>
      </w:r>
    </w:p>
    <w:p w:rsidR="00FC6E96" w:rsidRDefault="00FC6E96" w:rsidP="006C1B6E">
      <w:pPr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 w:rsidRPr="006C1B6E">
        <w:rPr>
          <w:rFonts w:ascii="Times New Roman" w:hAnsi="Times New Roman"/>
          <w:sz w:val="28"/>
          <w:szCs w:val="28"/>
        </w:rPr>
        <w:t>Внести в  постановление администрации Кондольского сельсовета Пензенского района Пензенской области от 17.08.2020 № 91</w:t>
      </w:r>
      <w:r>
        <w:rPr>
          <w:rFonts w:ascii="Times New Roman" w:hAnsi="Times New Roman"/>
          <w:sz w:val="28"/>
          <w:szCs w:val="28"/>
        </w:rPr>
        <w:t xml:space="preserve"> «Об утверждении </w:t>
      </w:r>
      <w:r w:rsidRPr="006C1B6E">
        <w:rPr>
          <w:rFonts w:ascii="Times New Roman" w:hAnsi="Times New Roman"/>
          <w:sz w:val="28"/>
          <w:szCs w:val="28"/>
        </w:rPr>
        <w:t>Реестр</w:t>
      </w:r>
      <w:r>
        <w:rPr>
          <w:rFonts w:ascii="Times New Roman" w:hAnsi="Times New Roman"/>
          <w:sz w:val="28"/>
          <w:szCs w:val="28"/>
        </w:rPr>
        <w:t>а</w:t>
      </w:r>
      <w:r w:rsidRPr="006C1B6E">
        <w:rPr>
          <w:rFonts w:ascii="Times New Roman" w:hAnsi="Times New Roman"/>
          <w:sz w:val="28"/>
          <w:szCs w:val="28"/>
        </w:rPr>
        <w:t xml:space="preserve"> муниципальных услуг Кондольского  сельсовета Пензенского района Пензенской области</w:t>
      </w:r>
      <w:r>
        <w:rPr>
          <w:rFonts w:ascii="Times New Roman" w:hAnsi="Times New Roman"/>
          <w:sz w:val="28"/>
          <w:szCs w:val="28"/>
        </w:rPr>
        <w:t>» следующее изменение:</w:t>
      </w:r>
    </w:p>
    <w:p w:rsidR="00FC6E96" w:rsidRDefault="00FC6E96" w:rsidP="006C1B6E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 Приложение «</w:t>
      </w:r>
      <w:r w:rsidRPr="006C1B6E">
        <w:rPr>
          <w:rFonts w:ascii="Times New Roman" w:hAnsi="Times New Roman"/>
          <w:sz w:val="28"/>
          <w:szCs w:val="28"/>
        </w:rPr>
        <w:t>Реестр муниципальных услуг Кондольского  сельсовета Пензенского района Пензенской области</w:t>
      </w:r>
      <w:r>
        <w:rPr>
          <w:rFonts w:ascii="Times New Roman" w:hAnsi="Times New Roman"/>
          <w:sz w:val="28"/>
          <w:szCs w:val="28"/>
        </w:rPr>
        <w:t>» к постановлению  дополнить  строкой    38 следующего содержания:</w:t>
      </w:r>
    </w:p>
    <w:tbl>
      <w:tblPr>
        <w:tblW w:w="10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320"/>
        <w:gridCol w:w="2607"/>
        <w:gridCol w:w="1893"/>
        <w:gridCol w:w="1565"/>
      </w:tblGrid>
      <w:tr w:rsidR="00FC6E96" w:rsidRPr="00964D91" w:rsidTr="00964D91">
        <w:tc>
          <w:tcPr>
            <w:tcW w:w="540" w:type="dxa"/>
          </w:tcPr>
          <w:p w:rsidR="00FC6E96" w:rsidRPr="00964D91" w:rsidRDefault="00FC6E96" w:rsidP="006C1B6E">
            <w:pPr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964D91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38</w:t>
            </w:r>
          </w:p>
        </w:tc>
        <w:tc>
          <w:tcPr>
            <w:tcW w:w="4320" w:type="dxa"/>
          </w:tcPr>
          <w:p w:rsidR="00FC6E96" w:rsidRPr="00964D91" w:rsidRDefault="00FC6E96" w:rsidP="006C1B6E">
            <w:pPr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964D91">
              <w:rPr>
                <w:rFonts w:ascii="Times New Roman" w:hAnsi="Times New Roman"/>
                <w:sz w:val="26"/>
                <w:szCs w:val="26"/>
              </w:rPr>
              <w:t>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Кондольского сельсовета  Пензенского района Пензенской области</w:t>
            </w:r>
          </w:p>
        </w:tc>
        <w:tc>
          <w:tcPr>
            <w:tcW w:w="2607" w:type="dxa"/>
          </w:tcPr>
          <w:p w:rsidR="00FC6E96" w:rsidRPr="00964D91" w:rsidRDefault="00FC6E96" w:rsidP="00BE2C82">
            <w:pPr>
              <w:jc w:val="center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964D91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Администрация Кондольского сельсовета Пензенского района Пензенской области</w:t>
            </w:r>
          </w:p>
          <w:p w:rsidR="00FC6E96" w:rsidRPr="00964D91" w:rsidRDefault="00FC6E96" w:rsidP="006C1B6E">
            <w:pPr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893" w:type="dxa"/>
          </w:tcPr>
          <w:p w:rsidR="00FC6E96" w:rsidRPr="00964D91" w:rsidRDefault="00FC6E96" w:rsidP="00964D91">
            <w:pPr>
              <w:jc w:val="center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964D91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Постановление</w:t>
            </w:r>
            <w:r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 xml:space="preserve">     </w:t>
            </w:r>
            <w:r w:rsidRPr="00964D91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от 15.10.2020</w:t>
            </w:r>
            <w:r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 xml:space="preserve">       </w:t>
            </w:r>
            <w:r w:rsidRPr="00964D91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 xml:space="preserve"> № 109</w:t>
            </w:r>
          </w:p>
        </w:tc>
        <w:tc>
          <w:tcPr>
            <w:tcW w:w="1565" w:type="dxa"/>
          </w:tcPr>
          <w:p w:rsidR="00FC6E96" w:rsidRPr="00964D91" w:rsidRDefault="00FC6E96" w:rsidP="006C1B6E">
            <w:pPr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</w:p>
        </w:tc>
      </w:tr>
    </w:tbl>
    <w:p w:rsidR="00FC6E96" w:rsidRPr="00C55A45" w:rsidRDefault="00FC6E96" w:rsidP="0022137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C6E96" w:rsidRDefault="00FC6E96" w:rsidP="0022137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 w:rsidRPr="00C55A45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 Опубликовать настоящее постановление в информационном бюллетене   «Сельские ведомости».</w:t>
      </w:r>
    </w:p>
    <w:p w:rsidR="00FC6E96" w:rsidRPr="00B13488" w:rsidRDefault="00FC6E96" w:rsidP="0022137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</w:t>
      </w:r>
      <w:r w:rsidRPr="00B13488">
        <w:rPr>
          <w:rFonts w:ascii="Times New Roman" w:hAnsi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FC6E96" w:rsidRPr="00C55A45" w:rsidRDefault="00FC6E96" w:rsidP="0022137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B13488">
        <w:rPr>
          <w:rFonts w:ascii="Times New Roman" w:hAnsi="Times New Roman"/>
          <w:sz w:val="28"/>
          <w:szCs w:val="28"/>
        </w:rPr>
        <w:t>. Контроль за выполнением настоящего постановления возложить на главу администрации Кондольского  сельсовета.</w:t>
      </w:r>
    </w:p>
    <w:p w:rsidR="00FC6E96" w:rsidRDefault="00FC6E96" w:rsidP="0022137B">
      <w:pPr>
        <w:pStyle w:val="ConsPlusNormal"/>
        <w:jc w:val="both"/>
        <w:rPr>
          <w:sz w:val="28"/>
          <w:szCs w:val="28"/>
        </w:rPr>
      </w:pPr>
    </w:p>
    <w:p w:rsidR="00FC6E96" w:rsidRDefault="00FC6E96" w:rsidP="0022137B">
      <w:pPr>
        <w:pStyle w:val="ConsPlusNormal"/>
        <w:jc w:val="both"/>
        <w:rPr>
          <w:sz w:val="28"/>
          <w:szCs w:val="28"/>
        </w:rPr>
      </w:pPr>
    </w:p>
    <w:p w:rsidR="00FC6E96" w:rsidRDefault="00FC6E96" w:rsidP="0022137B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</w:t>
      </w:r>
      <w:r>
        <w:rPr>
          <w:sz w:val="28"/>
          <w:szCs w:val="28"/>
        </w:rPr>
        <w:tab/>
      </w:r>
    </w:p>
    <w:p w:rsidR="00FC6E96" w:rsidRPr="008A0353" w:rsidRDefault="00FC6E96" w:rsidP="0022137B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Кондольского </w:t>
      </w:r>
      <w:r w:rsidRPr="008A0353">
        <w:rPr>
          <w:sz w:val="28"/>
          <w:szCs w:val="28"/>
        </w:rPr>
        <w:t xml:space="preserve">сельсовета       </w:t>
      </w:r>
      <w:r>
        <w:rPr>
          <w:sz w:val="28"/>
          <w:szCs w:val="28"/>
        </w:rPr>
        <w:t xml:space="preserve">                </w:t>
      </w:r>
      <w:r w:rsidRPr="008A035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       А.А. Грачев </w:t>
      </w:r>
    </w:p>
    <w:sectPr w:rsidR="00FC6E96" w:rsidRPr="008A0353" w:rsidSect="00964D91">
      <w:endnotePr>
        <w:numFmt w:val="chicago"/>
      </w:endnotePr>
      <w:pgSz w:w="11906" w:h="16838"/>
      <w:pgMar w:top="567" w:right="794" w:bottom="1361" w:left="90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E96" w:rsidRDefault="00FC6E96" w:rsidP="00414D96">
      <w:pPr>
        <w:spacing w:after="0" w:line="240" w:lineRule="auto"/>
      </w:pPr>
      <w:r>
        <w:separator/>
      </w:r>
    </w:p>
  </w:endnote>
  <w:endnote w:type="continuationSeparator" w:id="0">
    <w:p w:rsidR="00FC6E96" w:rsidRDefault="00FC6E96" w:rsidP="00414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E96" w:rsidRDefault="00FC6E96" w:rsidP="00414D96">
      <w:pPr>
        <w:spacing w:after="0" w:line="240" w:lineRule="auto"/>
      </w:pPr>
      <w:r>
        <w:separator/>
      </w:r>
    </w:p>
  </w:footnote>
  <w:footnote w:type="continuationSeparator" w:id="0">
    <w:p w:rsidR="00FC6E96" w:rsidRDefault="00FC6E96" w:rsidP="00414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14B41"/>
    <w:multiLevelType w:val="hybridMultilevel"/>
    <w:tmpl w:val="A39AC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7FD7B16"/>
    <w:multiLevelType w:val="hybridMultilevel"/>
    <w:tmpl w:val="BF360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DA87E16"/>
    <w:multiLevelType w:val="hybridMultilevel"/>
    <w:tmpl w:val="BA26DA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24213C3F"/>
    <w:multiLevelType w:val="hybridMultilevel"/>
    <w:tmpl w:val="DD36F95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B045E0"/>
    <w:multiLevelType w:val="hybridMultilevel"/>
    <w:tmpl w:val="289C57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E8121E9"/>
    <w:multiLevelType w:val="hybridMultilevel"/>
    <w:tmpl w:val="1D8E502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A61C43"/>
    <w:multiLevelType w:val="hybridMultilevel"/>
    <w:tmpl w:val="26609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3A97691"/>
    <w:multiLevelType w:val="hybridMultilevel"/>
    <w:tmpl w:val="ED2EA41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2B68E6"/>
    <w:multiLevelType w:val="hybridMultilevel"/>
    <w:tmpl w:val="5930E1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0AB7997"/>
    <w:multiLevelType w:val="hybridMultilevel"/>
    <w:tmpl w:val="1284C2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10">
    <w:nsid w:val="67D354F6"/>
    <w:multiLevelType w:val="hybridMultilevel"/>
    <w:tmpl w:val="3326BA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6D8E3C3B"/>
    <w:multiLevelType w:val="hybridMultilevel"/>
    <w:tmpl w:val="8EE4625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3194827"/>
    <w:multiLevelType w:val="hybridMultilevel"/>
    <w:tmpl w:val="92F8DD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843785B"/>
    <w:multiLevelType w:val="hybridMultilevel"/>
    <w:tmpl w:val="49AA5800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79FA3669"/>
    <w:multiLevelType w:val="hybridMultilevel"/>
    <w:tmpl w:val="92F8DD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4"/>
  </w:num>
  <w:num w:numId="5">
    <w:abstractNumId w:val="14"/>
  </w:num>
  <w:num w:numId="6">
    <w:abstractNumId w:val="13"/>
  </w:num>
  <w:num w:numId="7">
    <w:abstractNumId w:val="10"/>
  </w:num>
  <w:num w:numId="8">
    <w:abstractNumId w:val="2"/>
  </w:num>
  <w:num w:numId="9">
    <w:abstractNumId w:val="11"/>
  </w:num>
  <w:num w:numId="10">
    <w:abstractNumId w:val="5"/>
  </w:num>
  <w:num w:numId="11">
    <w:abstractNumId w:val="1"/>
  </w:num>
  <w:num w:numId="12">
    <w:abstractNumId w:val="0"/>
  </w:num>
  <w:num w:numId="13">
    <w:abstractNumId w:val="3"/>
  </w:num>
  <w:num w:numId="14">
    <w:abstractNumId w:val="7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6F7"/>
    <w:rsid w:val="00010AEC"/>
    <w:rsid w:val="000228B6"/>
    <w:rsid w:val="00023FA7"/>
    <w:rsid w:val="000251FF"/>
    <w:rsid w:val="00026501"/>
    <w:rsid w:val="00035B30"/>
    <w:rsid w:val="00036F5B"/>
    <w:rsid w:val="00040072"/>
    <w:rsid w:val="00050D33"/>
    <w:rsid w:val="000519DA"/>
    <w:rsid w:val="00052E7B"/>
    <w:rsid w:val="00062101"/>
    <w:rsid w:val="00062B0B"/>
    <w:rsid w:val="000641E8"/>
    <w:rsid w:val="00067235"/>
    <w:rsid w:val="0006754E"/>
    <w:rsid w:val="00072897"/>
    <w:rsid w:val="000751F8"/>
    <w:rsid w:val="000767A6"/>
    <w:rsid w:val="00076D45"/>
    <w:rsid w:val="00081C14"/>
    <w:rsid w:val="00084345"/>
    <w:rsid w:val="00085640"/>
    <w:rsid w:val="00090013"/>
    <w:rsid w:val="00090049"/>
    <w:rsid w:val="00095D3F"/>
    <w:rsid w:val="0009646C"/>
    <w:rsid w:val="00097E27"/>
    <w:rsid w:val="000A0D94"/>
    <w:rsid w:val="000A2122"/>
    <w:rsid w:val="000A750F"/>
    <w:rsid w:val="000B16F7"/>
    <w:rsid w:val="000B2999"/>
    <w:rsid w:val="000B36F3"/>
    <w:rsid w:val="000B6849"/>
    <w:rsid w:val="000C059A"/>
    <w:rsid w:val="000D0D73"/>
    <w:rsid w:val="000D1A13"/>
    <w:rsid w:val="000D476D"/>
    <w:rsid w:val="000D55F9"/>
    <w:rsid w:val="000D7EEF"/>
    <w:rsid w:val="000E3FF0"/>
    <w:rsid w:val="000E726E"/>
    <w:rsid w:val="000F2DFE"/>
    <w:rsid w:val="000F528E"/>
    <w:rsid w:val="000F7FEB"/>
    <w:rsid w:val="00101D45"/>
    <w:rsid w:val="00105671"/>
    <w:rsid w:val="00107018"/>
    <w:rsid w:val="001104C1"/>
    <w:rsid w:val="00116888"/>
    <w:rsid w:val="001202DD"/>
    <w:rsid w:val="00124AE8"/>
    <w:rsid w:val="00125B6C"/>
    <w:rsid w:val="0013668E"/>
    <w:rsid w:val="001366DE"/>
    <w:rsid w:val="001406A9"/>
    <w:rsid w:val="0014327E"/>
    <w:rsid w:val="00153251"/>
    <w:rsid w:val="0015457C"/>
    <w:rsid w:val="00156690"/>
    <w:rsid w:val="0016044F"/>
    <w:rsid w:val="0016746E"/>
    <w:rsid w:val="001677A8"/>
    <w:rsid w:val="001701EB"/>
    <w:rsid w:val="00171486"/>
    <w:rsid w:val="001728A8"/>
    <w:rsid w:val="00174D54"/>
    <w:rsid w:val="001778B7"/>
    <w:rsid w:val="0018105A"/>
    <w:rsid w:val="00181B4F"/>
    <w:rsid w:val="00186C4A"/>
    <w:rsid w:val="0018793C"/>
    <w:rsid w:val="0019275B"/>
    <w:rsid w:val="00194DB0"/>
    <w:rsid w:val="001A0212"/>
    <w:rsid w:val="001A1514"/>
    <w:rsid w:val="001B0A1C"/>
    <w:rsid w:val="001B0E25"/>
    <w:rsid w:val="001B1127"/>
    <w:rsid w:val="001B168E"/>
    <w:rsid w:val="001B56B5"/>
    <w:rsid w:val="001D439B"/>
    <w:rsid w:val="001D477B"/>
    <w:rsid w:val="001D51CE"/>
    <w:rsid w:val="001E34AC"/>
    <w:rsid w:val="001E4840"/>
    <w:rsid w:val="001E52FE"/>
    <w:rsid w:val="001E6C71"/>
    <w:rsid w:val="001F03CE"/>
    <w:rsid w:val="001F1F2E"/>
    <w:rsid w:val="001F3532"/>
    <w:rsid w:val="001F5C93"/>
    <w:rsid w:val="001F64CC"/>
    <w:rsid w:val="001F7956"/>
    <w:rsid w:val="00205C3D"/>
    <w:rsid w:val="00207E8A"/>
    <w:rsid w:val="00210675"/>
    <w:rsid w:val="00212AAE"/>
    <w:rsid w:val="002133CB"/>
    <w:rsid w:val="0022137B"/>
    <w:rsid w:val="00226D2B"/>
    <w:rsid w:val="002305D4"/>
    <w:rsid w:val="002323AD"/>
    <w:rsid w:val="0023302E"/>
    <w:rsid w:val="002379D8"/>
    <w:rsid w:val="00245332"/>
    <w:rsid w:val="0024760E"/>
    <w:rsid w:val="002502FF"/>
    <w:rsid w:val="0025073A"/>
    <w:rsid w:val="0025150A"/>
    <w:rsid w:val="00252FCD"/>
    <w:rsid w:val="00256840"/>
    <w:rsid w:val="00256E49"/>
    <w:rsid w:val="002611C8"/>
    <w:rsid w:val="00261689"/>
    <w:rsid w:val="0026233D"/>
    <w:rsid w:val="00262A2D"/>
    <w:rsid w:val="00264580"/>
    <w:rsid w:val="00267DCC"/>
    <w:rsid w:val="00277B76"/>
    <w:rsid w:val="002877A7"/>
    <w:rsid w:val="00292CA6"/>
    <w:rsid w:val="002A3471"/>
    <w:rsid w:val="002A6037"/>
    <w:rsid w:val="002A79C0"/>
    <w:rsid w:val="002B0B80"/>
    <w:rsid w:val="002D61A4"/>
    <w:rsid w:val="002D7C83"/>
    <w:rsid w:val="002E2854"/>
    <w:rsid w:val="002E3689"/>
    <w:rsid w:val="002E3A27"/>
    <w:rsid w:val="002E68A2"/>
    <w:rsid w:val="00303A50"/>
    <w:rsid w:val="00304A62"/>
    <w:rsid w:val="003141CF"/>
    <w:rsid w:val="00314476"/>
    <w:rsid w:val="00315D06"/>
    <w:rsid w:val="003208E8"/>
    <w:rsid w:val="003220DF"/>
    <w:rsid w:val="00331D80"/>
    <w:rsid w:val="0033278E"/>
    <w:rsid w:val="00342A70"/>
    <w:rsid w:val="003466BD"/>
    <w:rsid w:val="00352DEB"/>
    <w:rsid w:val="00355E9E"/>
    <w:rsid w:val="00362BDD"/>
    <w:rsid w:val="00363031"/>
    <w:rsid w:val="00363038"/>
    <w:rsid w:val="003649FD"/>
    <w:rsid w:val="003815C7"/>
    <w:rsid w:val="00386030"/>
    <w:rsid w:val="003928B5"/>
    <w:rsid w:val="003968D3"/>
    <w:rsid w:val="003A667A"/>
    <w:rsid w:val="003B14F1"/>
    <w:rsid w:val="003B53D4"/>
    <w:rsid w:val="003C1FC5"/>
    <w:rsid w:val="003C3D42"/>
    <w:rsid w:val="003C7B08"/>
    <w:rsid w:val="003D41AA"/>
    <w:rsid w:val="003D4C2F"/>
    <w:rsid w:val="003D761A"/>
    <w:rsid w:val="003F02BB"/>
    <w:rsid w:val="00400A46"/>
    <w:rsid w:val="004100B4"/>
    <w:rsid w:val="00410C1B"/>
    <w:rsid w:val="0041290D"/>
    <w:rsid w:val="00414D96"/>
    <w:rsid w:val="00416B6E"/>
    <w:rsid w:val="004172A0"/>
    <w:rsid w:val="00420E5F"/>
    <w:rsid w:val="00422BC0"/>
    <w:rsid w:val="004231EF"/>
    <w:rsid w:val="00423880"/>
    <w:rsid w:val="00423D12"/>
    <w:rsid w:val="00430091"/>
    <w:rsid w:val="004345A6"/>
    <w:rsid w:val="004402E7"/>
    <w:rsid w:val="00441926"/>
    <w:rsid w:val="00446D1F"/>
    <w:rsid w:val="004505D5"/>
    <w:rsid w:val="004520A3"/>
    <w:rsid w:val="00453EBE"/>
    <w:rsid w:val="00470418"/>
    <w:rsid w:val="00472EDD"/>
    <w:rsid w:val="00476F7B"/>
    <w:rsid w:val="00476FE4"/>
    <w:rsid w:val="0047774C"/>
    <w:rsid w:val="00481727"/>
    <w:rsid w:val="004843DD"/>
    <w:rsid w:val="00491B71"/>
    <w:rsid w:val="004928D7"/>
    <w:rsid w:val="004A140B"/>
    <w:rsid w:val="004A6C98"/>
    <w:rsid w:val="004B2DB4"/>
    <w:rsid w:val="004B437F"/>
    <w:rsid w:val="004B5432"/>
    <w:rsid w:val="004B7821"/>
    <w:rsid w:val="004C04D1"/>
    <w:rsid w:val="004C62E8"/>
    <w:rsid w:val="004D13DB"/>
    <w:rsid w:val="004D49A3"/>
    <w:rsid w:val="004E36A0"/>
    <w:rsid w:val="004E553E"/>
    <w:rsid w:val="004E56C7"/>
    <w:rsid w:val="004F0558"/>
    <w:rsid w:val="004F1C08"/>
    <w:rsid w:val="0050610D"/>
    <w:rsid w:val="00514A69"/>
    <w:rsid w:val="00521195"/>
    <w:rsid w:val="00521547"/>
    <w:rsid w:val="005300D3"/>
    <w:rsid w:val="00530A2D"/>
    <w:rsid w:val="00552CA9"/>
    <w:rsid w:val="00553A44"/>
    <w:rsid w:val="005574B3"/>
    <w:rsid w:val="00566566"/>
    <w:rsid w:val="00573DC1"/>
    <w:rsid w:val="005766C4"/>
    <w:rsid w:val="00580854"/>
    <w:rsid w:val="0058272B"/>
    <w:rsid w:val="00582BEB"/>
    <w:rsid w:val="00586F7D"/>
    <w:rsid w:val="005A0D1B"/>
    <w:rsid w:val="005B1B27"/>
    <w:rsid w:val="005B3B3D"/>
    <w:rsid w:val="005C7786"/>
    <w:rsid w:val="005D1DAF"/>
    <w:rsid w:val="005D404A"/>
    <w:rsid w:val="005E051E"/>
    <w:rsid w:val="005F69B6"/>
    <w:rsid w:val="00605268"/>
    <w:rsid w:val="00613169"/>
    <w:rsid w:val="00613368"/>
    <w:rsid w:val="00615A7C"/>
    <w:rsid w:val="0062419C"/>
    <w:rsid w:val="0062767F"/>
    <w:rsid w:val="00631A59"/>
    <w:rsid w:val="0064193A"/>
    <w:rsid w:val="00644990"/>
    <w:rsid w:val="00646116"/>
    <w:rsid w:val="00651E27"/>
    <w:rsid w:val="0065562C"/>
    <w:rsid w:val="00655E02"/>
    <w:rsid w:val="00656688"/>
    <w:rsid w:val="00656A94"/>
    <w:rsid w:val="00663820"/>
    <w:rsid w:val="0066403D"/>
    <w:rsid w:val="00665688"/>
    <w:rsid w:val="0067571D"/>
    <w:rsid w:val="00676FDA"/>
    <w:rsid w:val="006801ED"/>
    <w:rsid w:val="00682F2F"/>
    <w:rsid w:val="00687095"/>
    <w:rsid w:val="00691582"/>
    <w:rsid w:val="006A2A93"/>
    <w:rsid w:val="006A5C00"/>
    <w:rsid w:val="006B1B7C"/>
    <w:rsid w:val="006B3F40"/>
    <w:rsid w:val="006B4889"/>
    <w:rsid w:val="006B7335"/>
    <w:rsid w:val="006C12FB"/>
    <w:rsid w:val="006C1B6E"/>
    <w:rsid w:val="006C462F"/>
    <w:rsid w:val="006C7593"/>
    <w:rsid w:val="006D3290"/>
    <w:rsid w:val="006D3AC1"/>
    <w:rsid w:val="006D3B63"/>
    <w:rsid w:val="006D4EDD"/>
    <w:rsid w:val="006D636B"/>
    <w:rsid w:val="006E0717"/>
    <w:rsid w:val="006E0F8D"/>
    <w:rsid w:val="006E1CC8"/>
    <w:rsid w:val="006E4420"/>
    <w:rsid w:val="006F2C39"/>
    <w:rsid w:val="006F5C9C"/>
    <w:rsid w:val="0070458D"/>
    <w:rsid w:val="00704ADD"/>
    <w:rsid w:val="007139F6"/>
    <w:rsid w:val="0071701E"/>
    <w:rsid w:val="00720226"/>
    <w:rsid w:val="00721BD5"/>
    <w:rsid w:val="007225C7"/>
    <w:rsid w:val="0072655E"/>
    <w:rsid w:val="00730917"/>
    <w:rsid w:val="0073203E"/>
    <w:rsid w:val="00737CAD"/>
    <w:rsid w:val="00751C4B"/>
    <w:rsid w:val="00756F6C"/>
    <w:rsid w:val="00764D98"/>
    <w:rsid w:val="00765B25"/>
    <w:rsid w:val="00766AE1"/>
    <w:rsid w:val="00773554"/>
    <w:rsid w:val="007747FF"/>
    <w:rsid w:val="007764E9"/>
    <w:rsid w:val="00777F9C"/>
    <w:rsid w:val="0078164E"/>
    <w:rsid w:val="00785D65"/>
    <w:rsid w:val="00786BBC"/>
    <w:rsid w:val="00791714"/>
    <w:rsid w:val="00794F97"/>
    <w:rsid w:val="00796C66"/>
    <w:rsid w:val="007A0E83"/>
    <w:rsid w:val="007A1058"/>
    <w:rsid w:val="007B508B"/>
    <w:rsid w:val="007B61DB"/>
    <w:rsid w:val="007C3079"/>
    <w:rsid w:val="007C4DCD"/>
    <w:rsid w:val="007C7909"/>
    <w:rsid w:val="007D2B99"/>
    <w:rsid w:val="007D430D"/>
    <w:rsid w:val="007D7AC8"/>
    <w:rsid w:val="007E5189"/>
    <w:rsid w:val="007F2740"/>
    <w:rsid w:val="008005AE"/>
    <w:rsid w:val="00805980"/>
    <w:rsid w:val="00810829"/>
    <w:rsid w:val="00816372"/>
    <w:rsid w:val="00826F38"/>
    <w:rsid w:val="00835A1D"/>
    <w:rsid w:val="008366A1"/>
    <w:rsid w:val="0084421D"/>
    <w:rsid w:val="00845C7F"/>
    <w:rsid w:val="00846C4D"/>
    <w:rsid w:val="00846C8A"/>
    <w:rsid w:val="00847216"/>
    <w:rsid w:val="00853A0A"/>
    <w:rsid w:val="0085514E"/>
    <w:rsid w:val="008612CD"/>
    <w:rsid w:val="008634A6"/>
    <w:rsid w:val="0086704C"/>
    <w:rsid w:val="0087641E"/>
    <w:rsid w:val="008847F6"/>
    <w:rsid w:val="008849FC"/>
    <w:rsid w:val="00886686"/>
    <w:rsid w:val="0089267C"/>
    <w:rsid w:val="008A0353"/>
    <w:rsid w:val="008A2C56"/>
    <w:rsid w:val="008A48F5"/>
    <w:rsid w:val="008A6537"/>
    <w:rsid w:val="008B5AC8"/>
    <w:rsid w:val="008C2722"/>
    <w:rsid w:val="008C58F0"/>
    <w:rsid w:val="008C63C2"/>
    <w:rsid w:val="008C7289"/>
    <w:rsid w:val="008D5704"/>
    <w:rsid w:val="008D6440"/>
    <w:rsid w:val="008E3076"/>
    <w:rsid w:val="008E44BC"/>
    <w:rsid w:val="008E5F2A"/>
    <w:rsid w:val="008E7C57"/>
    <w:rsid w:val="008F09B2"/>
    <w:rsid w:val="008F0AEE"/>
    <w:rsid w:val="008F35CD"/>
    <w:rsid w:val="008F36E2"/>
    <w:rsid w:val="008F3B5A"/>
    <w:rsid w:val="008F4C10"/>
    <w:rsid w:val="008F5CE5"/>
    <w:rsid w:val="008F6B5E"/>
    <w:rsid w:val="00900990"/>
    <w:rsid w:val="00902332"/>
    <w:rsid w:val="00905293"/>
    <w:rsid w:val="0090630D"/>
    <w:rsid w:val="0090654C"/>
    <w:rsid w:val="009111AF"/>
    <w:rsid w:val="00920C6C"/>
    <w:rsid w:val="00924FC9"/>
    <w:rsid w:val="00925049"/>
    <w:rsid w:val="009254B8"/>
    <w:rsid w:val="00925CEE"/>
    <w:rsid w:val="00930917"/>
    <w:rsid w:val="00933552"/>
    <w:rsid w:val="0093355E"/>
    <w:rsid w:val="009335EE"/>
    <w:rsid w:val="00936C83"/>
    <w:rsid w:val="00937A4E"/>
    <w:rsid w:val="009408C4"/>
    <w:rsid w:val="00941706"/>
    <w:rsid w:val="00941AA1"/>
    <w:rsid w:val="009474BF"/>
    <w:rsid w:val="009500F2"/>
    <w:rsid w:val="00952C14"/>
    <w:rsid w:val="00954F8E"/>
    <w:rsid w:val="00955E90"/>
    <w:rsid w:val="0095651E"/>
    <w:rsid w:val="00956B9A"/>
    <w:rsid w:val="009606E3"/>
    <w:rsid w:val="00964D91"/>
    <w:rsid w:val="00967CAB"/>
    <w:rsid w:val="00970B21"/>
    <w:rsid w:val="00980708"/>
    <w:rsid w:val="009874E6"/>
    <w:rsid w:val="00995A43"/>
    <w:rsid w:val="009A01C3"/>
    <w:rsid w:val="009A41D4"/>
    <w:rsid w:val="009A7C02"/>
    <w:rsid w:val="009A7E7C"/>
    <w:rsid w:val="009B371F"/>
    <w:rsid w:val="009B4709"/>
    <w:rsid w:val="009B6D45"/>
    <w:rsid w:val="009C4F6E"/>
    <w:rsid w:val="009D3745"/>
    <w:rsid w:val="009D40EB"/>
    <w:rsid w:val="009D4645"/>
    <w:rsid w:val="009E3358"/>
    <w:rsid w:val="009F0975"/>
    <w:rsid w:val="009F6ADA"/>
    <w:rsid w:val="009F7CFC"/>
    <w:rsid w:val="00A04E72"/>
    <w:rsid w:val="00A10734"/>
    <w:rsid w:val="00A155E6"/>
    <w:rsid w:val="00A24974"/>
    <w:rsid w:val="00A26752"/>
    <w:rsid w:val="00A31007"/>
    <w:rsid w:val="00A327F3"/>
    <w:rsid w:val="00A34762"/>
    <w:rsid w:val="00A373DA"/>
    <w:rsid w:val="00A47D47"/>
    <w:rsid w:val="00A53222"/>
    <w:rsid w:val="00A63A76"/>
    <w:rsid w:val="00A64311"/>
    <w:rsid w:val="00A65D06"/>
    <w:rsid w:val="00A72A3F"/>
    <w:rsid w:val="00A736F9"/>
    <w:rsid w:val="00A758AF"/>
    <w:rsid w:val="00A87BE0"/>
    <w:rsid w:val="00A9017C"/>
    <w:rsid w:val="00A95DCC"/>
    <w:rsid w:val="00A9705E"/>
    <w:rsid w:val="00AA2CE0"/>
    <w:rsid w:val="00AB2796"/>
    <w:rsid w:val="00AC0392"/>
    <w:rsid w:val="00AC20CA"/>
    <w:rsid w:val="00AD31DB"/>
    <w:rsid w:val="00AE0043"/>
    <w:rsid w:val="00AE0C2C"/>
    <w:rsid w:val="00AE12D4"/>
    <w:rsid w:val="00AE475F"/>
    <w:rsid w:val="00AF1694"/>
    <w:rsid w:val="00AF7FD1"/>
    <w:rsid w:val="00B035BF"/>
    <w:rsid w:val="00B04E83"/>
    <w:rsid w:val="00B13488"/>
    <w:rsid w:val="00B14F1F"/>
    <w:rsid w:val="00B175A1"/>
    <w:rsid w:val="00B2171A"/>
    <w:rsid w:val="00B26FE3"/>
    <w:rsid w:val="00B27173"/>
    <w:rsid w:val="00B316C2"/>
    <w:rsid w:val="00B33434"/>
    <w:rsid w:val="00B3668A"/>
    <w:rsid w:val="00B37FB5"/>
    <w:rsid w:val="00B45A32"/>
    <w:rsid w:val="00B47288"/>
    <w:rsid w:val="00B5557F"/>
    <w:rsid w:val="00B65512"/>
    <w:rsid w:val="00B659C7"/>
    <w:rsid w:val="00B65D41"/>
    <w:rsid w:val="00B81481"/>
    <w:rsid w:val="00B82274"/>
    <w:rsid w:val="00B82EF3"/>
    <w:rsid w:val="00B83120"/>
    <w:rsid w:val="00B84674"/>
    <w:rsid w:val="00B91ECE"/>
    <w:rsid w:val="00B931DD"/>
    <w:rsid w:val="00B9413F"/>
    <w:rsid w:val="00B94E11"/>
    <w:rsid w:val="00B959DC"/>
    <w:rsid w:val="00BA718B"/>
    <w:rsid w:val="00BB1348"/>
    <w:rsid w:val="00BB13AB"/>
    <w:rsid w:val="00BB5A2C"/>
    <w:rsid w:val="00BB63A6"/>
    <w:rsid w:val="00BB6B57"/>
    <w:rsid w:val="00BC066D"/>
    <w:rsid w:val="00BD03A3"/>
    <w:rsid w:val="00BD3896"/>
    <w:rsid w:val="00BD3C64"/>
    <w:rsid w:val="00BD4466"/>
    <w:rsid w:val="00BD5BD9"/>
    <w:rsid w:val="00BE2C82"/>
    <w:rsid w:val="00BE446E"/>
    <w:rsid w:val="00BF0C69"/>
    <w:rsid w:val="00BF1502"/>
    <w:rsid w:val="00BF3C51"/>
    <w:rsid w:val="00C00927"/>
    <w:rsid w:val="00C01435"/>
    <w:rsid w:val="00C15376"/>
    <w:rsid w:val="00C23190"/>
    <w:rsid w:val="00C243CB"/>
    <w:rsid w:val="00C34D6C"/>
    <w:rsid w:val="00C44CE7"/>
    <w:rsid w:val="00C45AA8"/>
    <w:rsid w:val="00C50D3D"/>
    <w:rsid w:val="00C55A45"/>
    <w:rsid w:val="00C567DE"/>
    <w:rsid w:val="00C60FCE"/>
    <w:rsid w:val="00C61325"/>
    <w:rsid w:val="00C70735"/>
    <w:rsid w:val="00C726DB"/>
    <w:rsid w:val="00C73D55"/>
    <w:rsid w:val="00C74AFC"/>
    <w:rsid w:val="00C7556A"/>
    <w:rsid w:val="00C83298"/>
    <w:rsid w:val="00C83BC9"/>
    <w:rsid w:val="00C92401"/>
    <w:rsid w:val="00C92D96"/>
    <w:rsid w:val="00C95DBE"/>
    <w:rsid w:val="00CA5719"/>
    <w:rsid w:val="00CA5B05"/>
    <w:rsid w:val="00CB2822"/>
    <w:rsid w:val="00CC1B0C"/>
    <w:rsid w:val="00CC3170"/>
    <w:rsid w:val="00CD1AC2"/>
    <w:rsid w:val="00CD3874"/>
    <w:rsid w:val="00CD42C4"/>
    <w:rsid w:val="00CD43F8"/>
    <w:rsid w:val="00CD513F"/>
    <w:rsid w:val="00CD5D9B"/>
    <w:rsid w:val="00CD686E"/>
    <w:rsid w:val="00CE3CA5"/>
    <w:rsid w:val="00CF1288"/>
    <w:rsid w:val="00D01957"/>
    <w:rsid w:val="00D115AB"/>
    <w:rsid w:val="00D15C56"/>
    <w:rsid w:val="00D16B5C"/>
    <w:rsid w:val="00D25F93"/>
    <w:rsid w:val="00D269BB"/>
    <w:rsid w:val="00D30DB4"/>
    <w:rsid w:val="00D42F7D"/>
    <w:rsid w:val="00D5033D"/>
    <w:rsid w:val="00D515CD"/>
    <w:rsid w:val="00D51C8A"/>
    <w:rsid w:val="00D569F8"/>
    <w:rsid w:val="00D62457"/>
    <w:rsid w:val="00D67AC0"/>
    <w:rsid w:val="00D70A75"/>
    <w:rsid w:val="00D7101F"/>
    <w:rsid w:val="00D719C0"/>
    <w:rsid w:val="00D83D69"/>
    <w:rsid w:val="00D86D0F"/>
    <w:rsid w:val="00D93295"/>
    <w:rsid w:val="00D97281"/>
    <w:rsid w:val="00DA0932"/>
    <w:rsid w:val="00DA1FB4"/>
    <w:rsid w:val="00DB2611"/>
    <w:rsid w:val="00DB6754"/>
    <w:rsid w:val="00DC30B2"/>
    <w:rsid w:val="00DC31E3"/>
    <w:rsid w:val="00DC40C7"/>
    <w:rsid w:val="00DC514C"/>
    <w:rsid w:val="00DC62E1"/>
    <w:rsid w:val="00DC6ACF"/>
    <w:rsid w:val="00DC7381"/>
    <w:rsid w:val="00DD0188"/>
    <w:rsid w:val="00DE18FA"/>
    <w:rsid w:val="00DE298D"/>
    <w:rsid w:val="00DF4D52"/>
    <w:rsid w:val="00DF50E4"/>
    <w:rsid w:val="00E0363F"/>
    <w:rsid w:val="00E04121"/>
    <w:rsid w:val="00E04B33"/>
    <w:rsid w:val="00E10415"/>
    <w:rsid w:val="00E12CB7"/>
    <w:rsid w:val="00E14B27"/>
    <w:rsid w:val="00E23C1E"/>
    <w:rsid w:val="00E27A81"/>
    <w:rsid w:val="00E27A91"/>
    <w:rsid w:val="00E31583"/>
    <w:rsid w:val="00E316C8"/>
    <w:rsid w:val="00E32001"/>
    <w:rsid w:val="00E339E9"/>
    <w:rsid w:val="00E3690C"/>
    <w:rsid w:val="00E50901"/>
    <w:rsid w:val="00E57CA9"/>
    <w:rsid w:val="00E603CB"/>
    <w:rsid w:val="00E6311C"/>
    <w:rsid w:val="00E7093D"/>
    <w:rsid w:val="00E746EA"/>
    <w:rsid w:val="00E77F30"/>
    <w:rsid w:val="00E87FF3"/>
    <w:rsid w:val="00E968A7"/>
    <w:rsid w:val="00E97A2F"/>
    <w:rsid w:val="00EB3B01"/>
    <w:rsid w:val="00EB5C34"/>
    <w:rsid w:val="00EC6CF9"/>
    <w:rsid w:val="00EC7A0A"/>
    <w:rsid w:val="00ED06B1"/>
    <w:rsid w:val="00ED2B72"/>
    <w:rsid w:val="00ED4AE2"/>
    <w:rsid w:val="00EE0270"/>
    <w:rsid w:val="00EF0D15"/>
    <w:rsid w:val="00EF10F2"/>
    <w:rsid w:val="00EF5862"/>
    <w:rsid w:val="00EF681C"/>
    <w:rsid w:val="00EF7930"/>
    <w:rsid w:val="00EF7A54"/>
    <w:rsid w:val="00F06002"/>
    <w:rsid w:val="00F104D3"/>
    <w:rsid w:val="00F20D26"/>
    <w:rsid w:val="00F23CC2"/>
    <w:rsid w:val="00F25497"/>
    <w:rsid w:val="00F322DE"/>
    <w:rsid w:val="00F5222A"/>
    <w:rsid w:val="00F618B8"/>
    <w:rsid w:val="00F804D7"/>
    <w:rsid w:val="00F82E1A"/>
    <w:rsid w:val="00F8451F"/>
    <w:rsid w:val="00F8534B"/>
    <w:rsid w:val="00F905D7"/>
    <w:rsid w:val="00F92556"/>
    <w:rsid w:val="00FA2AFA"/>
    <w:rsid w:val="00FA3BFA"/>
    <w:rsid w:val="00FB1512"/>
    <w:rsid w:val="00FB370C"/>
    <w:rsid w:val="00FC158E"/>
    <w:rsid w:val="00FC6E96"/>
    <w:rsid w:val="00FC7D95"/>
    <w:rsid w:val="00FD34B5"/>
    <w:rsid w:val="00FE3DA2"/>
    <w:rsid w:val="00FF0F86"/>
    <w:rsid w:val="00FF7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BF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530A2D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530A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37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7A4E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7C4D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14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14D9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14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14D96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ED4AE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D41AA"/>
    <w:rPr>
      <w:rFonts w:cs="Times New Roman"/>
      <w:sz w:val="20"/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ED4AE2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BF3C51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customStyle="1" w:styleId="a">
    <w:name w:val="Знак"/>
    <w:basedOn w:val="Normal"/>
    <w:uiPriority w:val="99"/>
    <w:rsid w:val="001B112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hAnsi="Times New Roman"/>
      <w:b/>
      <w:i/>
      <w:sz w:val="28"/>
      <w:szCs w:val="20"/>
      <w:lang w:val="en-GB"/>
    </w:rPr>
  </w:style>
  <w:style w:type="paragraph" w:customStyle="1" w:styleId="Style1">
    <w:name w:val="Style1"/>
    <w:basedOn w:val="Normal"/>
    <w:uiPriority w:val="99"/>
    <w:rsid w:val="0016044F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C1B6E"/>
    <w:pPr>
      <w:widowControl w:val="0"/>
      <w:autoSpaceDE w:val="0"/>
      <w:autoSpaceDN w:val="0"/>
    </w:pPr>
    <w:rPr>
      <w:rFonts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67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B74934A0286115A2D5B56E96ADC6BE97E53659B559ECC3380CAF49D1549B696A7102C360AFBC3874916D0E1D32A0A6A69676DBE966E28MEl8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297</TotalTime>
  <Pages>2</Pages>
  <Words>348</Words>
  <Characters>1986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Татьяна Федоровна</dc:creator>
  <cp:keywords/>
  <dc:description/>
  <cp:lastModifiedBy>Кондоль</cp:lastModifiedBy>
  <cp:revision>86</cp:revision>
  <cp:lastPrinted>2020-10-15T05:54:00Z</cp:lastPrinted>
  <dcterms:created xsi:type="dcterms:W3CDTF">2017-12-04T14:24:00Z</dcterms:created>
  <dcterms:modified xsi:type="dcterms:W3CDTF">2020-10-15T05:56:00Z</dcterms:modified>
</cp:coreProperties>
</file>