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6F4" w:rsidRPr="00CB7C8E" w:rsidRDefault="00DA06F4" w:rsidP="00DE51FD">
      <w:pPr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</w:t>
      </w:r>
      <w:r w:rsidRPr="00E63D5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5.5pt;height:93pt;visibility:visible">
            <v:imagedata r:id="rId7" o:title=""/>
          </v:shape>
        </w:pict>
      </w:r>
      <w:r>
        <w:rPr>
          <w:sz w:val="28"/>
          <w:szCs w:val="28"/>
        </w:rPr>
        <w:t xml:space="preserve">    </w:t>
      </w:r>
    </w:p>
    <w:p w:rsidR="00DA06F4" w:rsidRPr="004E3558" w:rsidRDefault="00DA06F4" w:rsidP="008F61E9">
      <w:pPr>
        <w:jc w:val="center"/>
        <w:rPr>
          <w:b/>
          <w:sz w:val="28"/>
          <w:szCs w:val="28"/>
        </w:rPr>
      </w:pPr>
      <w:r w:rsidRPr="004E3558">
        <w:rPr>
          <w:b/>
          <w:sz w:val="28"/>
          <w:szCs w:val="28"/>
        </w:rPr>
        <w:t xml:space="preserve">АДМИНИСТРАЦИЯ </w:t>
      </w:r>
    </w:p>
    <w:p w:rsidR="00DA06F4" w:rsidRPr="004E3558" w:rsidRDefault="00DA06F4" w:rsidP="008F61E9">
      <w:pPr>
        <w:jc w:val="center"/>
        <w:rPr>
          <w:b/>
          <w:sz w:val="28"/>
          <w:szCs w:val="28"/>
        </w:rPr>
      </w:pPr>
      <w:r w:rsidRPr="004E3558">
        <w:rPr>
          <w:b/>
          <w:sz w:val="28"/>
          <w:szCs w:val="28"/>
        </w:rPr>
        <w:t xml:space="preserve">КОНДОЛЬСКОГО  СЕЛЬСОВЕТА </w:t>
      </w:r>
    </w:p>
    <w:p w:rsidR="00DA06F4" w:rsidRPr="004E3558" w:rsidRDefault="00DA06F4" w:rsidP="008F61E9">
      <w:pPr>
        <w:jc w:val="center"/>
        <w:rPr>
          <w:b/>
          <w:sz w:val="28"/>
          <w:szCs w:val="28"/>
        </w:rPr>
      </w:pPr>
      <w:r w:rsidRPr="004E3558">
        <w:rPr>
          <w:b/>
          <w:sz w:val="28"/>
          <w:szCs w:val="28"/>
        </w:rPr>
        <w:t xml:space="preserve">ПЕНЗЕНСКОГО </w:t>
      </w:r>
      <w:r>
        <w:rPr>
          <w:b/>
          <w:sz w:val="28"/>
          <w:szCs w:val="28"/>
        </w:rPr>
        <w:t xml:space="preserve">  </w:t>
      </w:r>
      <w:r w:rsidRPr="004E3558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  </w:t>
      </w:r>
      <w:r w:rsidRPr="004E3558">
        <w:rPr>
          <w:b/>
          <w:sz w:val="28"/>
          <w:szCs w:val="28"/>
        </w:rPr>
        <w:t xml:space="preserve"> ПЕНЗЕНСКОЙ </w:t>
      </w:r>
      <w:r>
        <w:rPr>
          <w:b/>
          <w:sz w:val="28"/>
          <w:szCs w:val="28"/>
        </w:rPr>
        <w:t xml:space="preserve"> </w:t>
      </w:r>
      <w:r w:rsidRPr="004E3558">
        <w:rPr>
          <w:b/>
          <w:sz w:val="28"/>
          <w:szCs w:val="28"/>
        </w:rPr>
        <w:t>ОБЛАСТИ</w:t>
      </w:r>
    </w:p>
    <w:p w:rsidR="00DA06F4" w:rsidRPr="004E3558" w:rsidRDefault="00DA06F4" w:rsidP="008F61E9">
      <w:pPr>
        <w:rPr>
          <w:b/>
          <w:sz w:val="28"/>
          <w:szCs w:val="28"/>
        </w:rPr>
      </w:pPr>
    </w:p>
    <w:p w:rsidR="00DA06F4" w:rsidRPr="004E3558" w:rsidRDefault="00DA06F4" w:rsidP="008F61E9">
      <w:pPr>
        <w:jc w:val="center"/>
        <w:rPr>
          <w:sz w:val="28"/>
          <w:szCs w:val="28"/>
        </w:rPr>
      </w:pPr>
      <w:r w:rsidRPr="004E3558">
        <w:rPr>
          <w:b/>
          <w:sz w:val="28"/>
          <w:szCs w:val="28"/>
        </w:rPr>
        <w:t>ПОСТАНОВЛЕНИЕ</w:t>
      </w:r>
    </w:p>
    <w:p w:rsidR="00DA06F4" w:rsidRDefault="00DA06F4" w:rsidP="008F61E9">
      <w:pPr>
        <w:rPr>
          <w:sz w:val="28"/>
          <w:szCs w:val="28"/>
        </w:rPr>
      </w:pPr>
    </w:p>
    <w:p w:rsidR="00DA06F4" w:rsidRPr="009D584F" w:rsidRDefault="00DA06F4" w:rsidP="008F61E9">
      <w:pPr>
        <w:jc w:val="center"/>
        <w:rPr>
          <w:b/>
        </w:rPr>
      </w:pPr>
      <w:r w:rsidRPr="009D584F">
        <w:rPr>
          <w:b/>
        </w:rPr>
        <w:t xml:space="preserve">от </w:t>
      </w:r>
      <w:r>
        <w:rPr>
          <w:b/>
        </w:rPr>
        <w:t xml:space="preserve">           2020 года   </w:t>
      </w:r>
      <w:r w:rsidRPr="009D584F">
        <w:rPr>
          <w:b/>
        </w:rPr>
        <w:t xml:space="preserve"> №</w:t>
      </w:r>
      <w:r>
        <w:rPr>
          <w:b/>
        </w:rPr>
        <w:t xml:space="preserve">   </w:t>
      </w:r>
      <w:r w:rsidRPr="009D584F">
        <w:rPr>
          <w:b/>
        </w:rPr>
        <w:t xml:space="preserve">        </w:t>
      </w:r>
    </w:p>
    <w:p w:rsidR="00DA06F4" w:rsidRPr="004E3558" w:rsidRDefault="00DA06F4" w:rsidP="008F61E9">
      <w:pPr>
        <w:jc w:val="center"/>
        <w:rPr>
          <w:b/>
        </w:rPr>
      </w:pPr>
      <w:r w:rsidRPr="004E3558">
        <w:rPr>
          <w:b/>
        </w:rPr>
        <w:t xml:space="preserve">     с. Кондоль</w:t>
      </w:r>
    </w:p>
    <w:p w:rsidR="00DA06F4" w:rsidRDefault="00DA06F4" w:rsidP="008F61E9">
      <w:pPr>
        <w:jc w:val="center"/>
        <w:rPr>
          <w:b/>
        </w:rPr>
      </w:pPr>
    </w:p>
    <w:p w:rsidR="00DA06F4" w:rsidRPr="004E3558" w:rsidRDefault="00DA06F4" w:rsidP="004E3558">
      <w:pPr>
        <w:pStyle w:val="Style1"/>
        <w:widowControl/>
        <w:spacing w:line="240" w:lineRule="auto"/>
        <w:rPr>
          <w:b/>
          <w:sz w:val="28"/>
          <w:szCs w:val="28"/>
        </w:rPr>
      </w:pPr>
      <w:r w:rsidRPr="004E3558">
        <w:rPr>
          <w:b/>
          <w:sz w:val="28"/>
          <w:szCs w:val="28"/>
        </w:rPr>
        <w:t>О внесении изменений в административный регламент</w:t>
      </w:r>
    </w:p>
    <w:p w:rsidR="00DA06F4" w:rsidRPr="004E3558" w:rsidRDefault="00DA06F4" w:rsidP="004E3558">
      <w:pPr>
        <w:ind w:firstLine="567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4E3558">
        <w:rPr>
          <w:b/>
          <w:sz w:val="28"/>
          <w:szCs w:val="28"/>
        </w:rPr>
        <w:t>предоставления муниципальной услуги</w:t>
      </w:r>
      <w:r w:rsidRPr="004E3558">
        <w:rPr>
          <w:sz w:val="28"/>
          <w:szCs w:val="28"/>
        </w:rPr>
        <w:t xml:space="preserve"> </w:t>
      </w:r>
      <w:r w:rsidRPr="004E3558">
        <w:rPr>
          <w:b/>
          <w:bCs/>
          <w:color w:val="000000"/>
          <w:kern w:val="36"/>
          <w:sz w:val="28"/>
          <w:szCs w:val="28"/>
        </w:rPr>
        <w:t>«</w:t>
      </w:r>
      <w:r w:rsidRPr="004E3558">
        <w:rPr>
          <w:b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4E3558">
        <w:rPr>
          <w:b/>
          <w:bCs/>
          <w:color w:val="000000"/>
          <w:kern w:val="36"/>
          <w:sz w:val="28"/>
          <w:szCs w:val="28"/>
        </w:rPr>
        <w:t>»</w:t>
      </w:r>
    </w:p>
    <w:p w:rsidR="00DA06F4" w:rsidRPr="004E3558" w:rsidRDefault="00DA06F4" w:rsidP="004E3558">
      <w:pPr>
        <w:pStyle w:val="Style1"/>
        <w:widowControl/>
        <w:spacing w:line="240" w:lineRule="auto"/>
        <w:jc w:val="both"/>
        <w:rPr>
          <w:b/>
          <w:sz w:val="28"/>
          <w:szCs w:val="28"/>
        </w:rPr>
      </w:pPr>
    </w:p>
    <w:p w:rsidR="00DA06F4" w:rsidRPr="004E3558" w:rsidRDefault="00DA06F4" w:rsidP="004E3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E3558">
        <w:rPr>
          <w:sz w:val="28"/>
          <w:szCs w:val="28"/>
        </w:rPr>
        <w:t xml:space="preserve">В соответствии с Федеральными законами от 27.07.2010 № 210-ФЗ «Об организации предоставления государственных и муниципальных услуг», от 27.12.2019 № 472-ФЗ «О внесении изменений в градостроительный кодекс Российской Федерации и отдельные законодательные акты Российской Федерации», руководствуясь Уставом </w:t>
      </w:r>
      <w:r>
        <w:rPr>
          <w:sz w:val="28"/>
          <w:szCs w:val="28"/>
        </w:rPr>
        <w:t xml:space="preserve">Кондольского </w:t>
      </w:r>
      <w:r w:rsidRPr="004E3558">
        <w:rPr>
          <w:sz w:val="28"/>
          <w:szCs w:val="28"/>
        </w:rPr>
        <w:t xml:space="preserve"> сельсовета  Пензенского района Пензенской области,</w:t>
      </w:r>
    </w:p>
    <w:p w:rsidR="00DA06F4" w:rsidRPr="004E3558" w:rsidRDefault="00DA06F4" w:rsidP="004E3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A06F4" w:rsidRPr="004E3558" w:rsidRDefault="00DA06F4" w:rsidP="004E3558">
      <w:pPr>
        <w:pStyle w:val="BodyText"/>
        <w:ind w:firstLine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А</w:t>
      </w:r>
      <w:r w:rsidRPr="004E3558">
        <w:rPr>
          <w:b/>
          <w:sz w:val="28"/>
          <w:szCs w:val="28"/>
        </w:rPr>
        <w:t xml:space="preserve">дминистрация </w:t>
      </w:r>
      <w:r>
        <w:rPr>
          <w:b/>
          <w:sz w:val="28"/>
          <w:szCs w:val="28"/>
        </w:rPr>
        <w:t xml:space="preserve">Кондольского </w:t>
      </w:r>
      <w:r w:rsidRPr="004E3558">
        <w:rPr>
          <w:b/>
          <w:sz w:val="28"/>
          <w:szCs w:val="28"/>
        </w:rPr>
        <w:t xml:space="preserve"> сельсовета  постановляет:</w:t>
      </w:r>
    </w:p>
    <w:p w:rsidR="00DA06F4" w:rsidRPr="004E3558" w:rsidRDefault="00DA06F4" w:rsidP="004E3558">
      <w:pPr>
        <w:pStyle w:val="NormalWeb"/>
        <w:wordWrap w:val="0"/>
        <w:spacing w:after="0" w:afterAutospacing="0"/>
        <w:jc w:val="both"/>
        <w:rPr>
          <w:sz w:val="28"/>
          <w:szCs w:val="28"/>
        </w:rPr>
      </w:pPr>
      <w:r w:rsidRPr="004E3558">
        <w:rPr>
          <w:sz w:val="28"/>
          <w:szCs w:val="28"/>
        </w:rPr>
        <w:t xml:space="preserve">        1.  Внести в 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строительства», утвержденный постановлением администрации </w:t>
      </w:r>
      <w:r>
        <w:rPr>
          <w:sz w:val="28"/>
          <w:szCs w:val="28"/>
        </w:rPr>
        <w:t xml:space="preserve">Кондольского </w:t>
      </w:r>
      <w:r w:rsidRPr="004E3558">
        <w:rPr>
          <w:sz w:val="28"/>
          <w:szCs w:val="28"/>
        </w:rPr>
        <w:t xml:space="preserve"> сельсовета Пензенског</w:t>
      </w:r>
      <w:r>
        <w:rPr>
          <w:sz w:val="28"/>
          <w:szCs w:val="28"/>
        </w:rPr>
        <w:t>о района Пензенской области от 11.11.2019 № 145</w:t>
      </w:r>
      <w:r w:rsidRPr="004E3558">
        <w:rPr>
          <w:sz w:val="28"/>
          <w:szCs w:val="28"/>
        </w:rPr>
        <w:t xml:space="preserve"> изменение, изложив абзац 2 пункта 3.3. раздела </w:t>
      </w:r>
      <w:r w:rsidRPr="004E3558">
        <w:rPr>
          <w:sz w:val="28"/>
          <w:szCs w:val="28"/>
          <w:lang w:val="en-US"/>
        </w:rPr>
        <w:t>III</w:t>
      </w:r>
      <w:r w:rsidRPr="004E3558">
        <w:rPr>
          <w:sz w:val="28"/>
          <w:szCs w:val="28"/>
        </w:rPr>
        <w:t xml:space="preserve"> в следующей редакции:</w:t>
      </w:r>
    </w:p>
    <w:p w:rsidR="00DA06F4" w:rsidRPr="004E3558" w:rsidRDefault="00DA06F4" w:rsidP="004E3558">
      <w:pPr>
        <w:pStyle w:val="NormalWeb"/>
        <w:wordWrap w:val="0"/>
        <w:spacing w:before="0" w:beforeAutospacing="0"/>
        <w:jc w:val="both"/>
        <w:rPr>
          <w:sz w:val="28"/>
          <w:szCs w:val="28"/>
        </w:rPr>
      </w:pPr>
      <w:r w:rsidRPr="004E3558">
        <w:rPr>
          <w:sz w:val="28"/>
          <w:szCs w:val="28"/>
        </w:rPr>
        <w:t xml:space="preserve">       «Заявление направляется заявителем (представителем заявителя) в Администрацию на бумажном носителе, посредством почты или представляется лично или может быть направлено в форме электронного документа, подписанного электронной подписью в соответствии с требованиями Федерального закона от 06.04.2011 № 63-ФЗ « Об электронной подписи»».</w:t>
      </w:r>
    </w:p>
    <w:p w:rsidR="00DA06F4" w:rsidRPr="004E3558" w:rsidRDefault="00DA06F4" w:rsidP="004E3558">
      <w:pPr>
        <w:jc w:val="both"/>
        <w:rPr>
          <w:sz w:val="28"/>
          <w:szCs w:val="28"/>
        </w:rPr>
      </w:pPr>
      <w:r w:rsidRPr="004E3558">
        <w:rPr>
          <w:sz w:val="28"/>
          <w:szCs w:val="28"/>
        </w:rPr>
        <w:t xml:space="preserve">       2. Настоящее постановление опубликовать в информационном бюллетене  «</w:t>
      </w:r>
      <w:r>
        <w:rPr>
          <w:sz w:val="28"/>
          <w:szCs w:val="28"/>
        </w:rPr>
        <w:t>Сельские ведомости</w:t>
      </w:r>
      <w:r w:rsidRPr="004E3558">
        <w:rPr>
          <w:sz w:val="28"/>
          <w:szCs w:val="28"/>
        </w:rPr>
        <w:t>».</w:t>
      </w:r>
    </w:p>
    <w:p w:rsidR="00DA06F4" w:rsidRPr="004E3558" w:rsidRDefault="00DA06F4" w:rsidP="004E3558">
      <w:pPr>
        <w:jc w:val="both"/>
        <w:rPr>
          <w:sz w:val="28"/>
          <w:szCs w:val="28"/>
        </w:rPr>
      </w:pPr>
      <w:r w:rsidRPr="004E3558">
        <w:rPr>
          <w:sz w:val="28"/>
          <w:szCs w:val="28"/>
        </w:rPr>
        <w:t xml:space="preserve">       3. Настоящее постановление вступает в силу  после дня его официального опубликования.</w:t>
      </w:r>
    </w:p>
    <w:p w:rsidR="00DA06F4" w:rsidRPr="004E3558" w:rsidRDefault="00DA06F4" w:rsidP="004E355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4E3558">
        <w:rPr>
          <w:sz w:val="28"/>
          <w:szCs w:val="28"/>
        </w:rPr>
        <w:t xml:space="preserve">4. </w:t>
      </w:r>
      <w:r w:rsidRPr="004E3558">
        <w:rPr>
          <w:spacing w:val="5"/>
          <w:sz w:val="28"/>
          <w:szCs w:val="28"/>
        </w:rPr>
        <w:t>Контроль</w:t>
      </w:r>
      <w:r w:rsidRPr="004E3558">
        <w:rPr>
          <w:sz w:val="28"/>
          <w:szCs w:val="28"/>
        </w:rPr>
        <w:t xml:space="preserve"> за исполнением настоящего постановления возложить на главу администрации </w:t>
      </w:r>
      <w:r>
        <w:rPr>
          <w:sz w:val="28"/>
          <w:szCs w:val="28"/>
        </w:rPr>
        <w:t xml:space="preserve">Кондольского </w:t>
      </w:r>
      <w:r w:rsidRPr="004E3558">
        <w:rPr>
          <w:sz w:val="28"/>
          <w:szCs w:val="28"/>
        </w:rPr>
        <w:t xml:space="preserve"> сельсовета А.А. </w:t>
      </w:r>
      <w:r>
        <w:rPr>
          <w:sz w:val="28"/>
          <w:szCs w:val="28"/>
        </w:rPr>
        <w:t>Грачева.</w:t>
      </w:r>
    </w:p>
    <w:p w:rsidR="00DA06F4" w:rsidRPr="004E3558" w:rsidRDefault="00DA06F4" w:rsidP="004E3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E3558">
        <w:rPr>
          <w:sz w:val="28"/>
          <w:szCs w:val="28"/>
        </w:rPr>
        <w:t xml:space="preserve"> </w:t>
      </w:r>
    </w:p>
    <w:p w:rsidR="00DA06F4" w:rsidRPr="004E3558" w:rsidRDefault="00DA06F4" w:rsidP="004E3558">
      <w:pPr>
        <w:pStyle w:val="BodyTextIndent"/>
        <w:ind w:left="14" w:firstLine="695"/>
        <w:jc w:val="both"/>
        <w:rPr>
          <w:b/>
          <w:szCs w:val="28"/>
        </w:rPr>
      </w:pPr>
    </w:p>
    <w:p w:rsidR="00DA06F4" w:rsidRDefault="00DA06F4" w:rsidP="004E3558">
      <w:pPr>
        <w:pStyle w:val="BodyTextIndent"/>
        <w:jc w:val="both"/>
        <w:rPr>
          <w:b/>
          <w:szCs w:val="28"/>
        </w:rPr>
      </w:pPr>
      <w:r w:rsidRPr="004E3558">
        <w:rPr>
          <w:szCs w:val="28"/>
        </w:rPr>
        <w:t xml:space="preserve">Глава администрации                                                     </w:t>
      </w:r>
      <w:r>
        <w:rPr>
          <w:szCs w:val="28"/>
        </w:rPr>
        <w:t xml:space="preserve">                           </w:t>
      </w:r>
      <w:r w:rsidRPr="004E3558">
        <w:rPr>
          <w:szCs w:val="28"/>
        </w:rPr>
        <w:t xml:space="preserve">А.А. </w:t>
      </w:r>
      <w:r>
        <w:rPr>
          <w:szCs w:val="28"/>
        </w:rPr>
        <w:t xml:space="preserve">Грачев </w:t>
      </w:r>
    </w:p>
    <w:sectPr w:rsidR="00DA06F4" w:rsidSect="004E3558">
      <w:headerReference w:type="even" r:id="rId8"/>
      <w:headerReference w:type="default" r:id="rId9"/>
      <w:pgSz w:w="11906" w:h="16838"/>
      <w:pgMar w:top="284" w:right="386" w:bottom="5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6F4" w:rsidRDefault="00DA06F4">
      <w:r>
        <w:separator/>
      </w:r>
    </w:p>
  </w:endnote>
  <w:endnote w:type="continuationSeparator" w:id="0">
    <w:p w:rsidR="00DA06F4" w:rsidRDefault="00DA0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6F4" w:rsidRDefault="00DA06F4">
      <w:r>
        <w:separator/>
      </w:r>
    </w:p>
  </w:footnote>
  <w:footnote w:type="continuationSeparator" w:id="0">
    <w:p w:rsidR="00DA06F4" w:rsidRDefault="00DA06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F4" w:rsidRDefault="00DA06F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06F4" w:rsidRDefault="00DA06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F4" w:rsidRDefault="00DA06F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A06F4" w:rsidRDefault="00DA06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E84"/>
    <w:rsid w:val="00020249"/>
    <w:rsid w:val="00021BEE"/>
    <w:rsid w:val="000253B4"/>
    <w:rsid w:val="00031F72"/>
    <w:rsid w:val="000326FC"/>
    <w:rsid w:val="00032C8B"/>
    <w:rsid w:val="0003316D"/>
    <w:rsid w:val="0003516F"/>
    <w:rsid w:val="00045913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24F7"/>
    <w:rsid w:val="00097F5B"/>
    <w:rsid w:val="000A28D1"/>
    <w:rsid w:val="000A4621"/>
    <w:rsid w:val="000A4E14"/>
    <w:rsid w:val="000A4E1A"/>
    <w:rsid w:val="000A6AC2"/>
    <w:rsid w:val="000A77CA"/>
    <w:rsid w:val="000B0FCC"/>
    <w:rsid w:val="000B21E5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4C81"/>
    <w:rsid w:val="001672B4"/>
    <w:rsid w:val="00173FB1"/>
    <w:rsid w:val="00174D9A"/>
    <w:rsid w:val="001863FD"/>
    <w:rsid w:val="00187767"/>
    <w:rsid w:val="00190BA0"/>
    <w:rsid w:val="00192E12"/>
    <w:rsid w:val="00194263"/>
    <w:rsid w:val="00194A1E"/>
    <w:rsid w:val="00197BAB"/>
    <w:rsid w:val="001A0656"/>
    <w:rsid w:val="001A1BC1"/>
    <w:rsid w:val="001A45F6"/>
    <w:rsid w:val="001A74B4"/>
    <w:rsid w:val="001A7BD5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5D46"/>
    <w:rsid w:val="001E1006"/>
    <w:rsid w:val="001E6E1B"/>
    <w:rsid w:val="001F0164"/>
    <w:rsid w:val="001F0A49"/>
    <w:rsid w:val="001F2343"/>
    <w:rsid w:val="001F419D"/>
    <w:rsid w:val="001F6CF0"/>
    <w:rsid w:val="002002B4"/>
    <w:rsid w:val="00201FF0"/>
    <w:rsid w:val="0020312F"/>
    <w:rsid w:val="002072B9"/>
    <w:rsid w:val="00207513"/>
    <w:rsid w:val="002075F1"/>
    <w:rsid w:val="00210EAC"/>
    <w:rsid w:val="00211B29"/>
    <w:rsid w:val="00212C4E"/>
    <w:rsid w:val="00213F84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B2D"/>
    <w:rsid w:val="00272C1A"/>
    <w:rsid w:val="00273678"/>
    <w:rsid w:val="00281727"/>
    <w:rsid w:val="00283B76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12D7"/>
    <w:rsid w:val="002B5F71"/>
    <w:rsid w:val="002C5635"/>
    <w:rsid w:val="002C5D18"/>
    <w:rsid w:val="002C6A6C"/>
    <w:rsid w:val="002C6EAD"/>
    <w:rsid w:val="002C7792"/>
    <w:rsid w:val="002D0AF3"/>
    <w:rsid w:val="002D2F99"/>
    <w:rsid w:val="002D4AA8"/>
    <w:rsid w:val="002E1BB9"/>
    <w:rsid w:val="002E3983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6F3"/>
    <w:rsid w:val="003A074A"/>
    <w:rsid w:val="003A3301"/>
    <w:rsid w:val="003A747D"/>
    <w:rsid w:val="003B0011"/>
    <w:rsid w:val="003B692F"/>
    <w:rsid w:val="003C3204"/>
    <w:rsid w:val="003C3F81"/>
    <w:rsid w:val="003C45DB"/>
    <w:rsid w:val="003C7814"/>
    <w:rsid w:val="003D09C3"/>
    <w:rsid w:val="003D1D4C"/>
    <w:rsid w:val="003D463A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F46"/>
    <w:rsid w:val="004604A6"/>
    <w:rsid w:val="004605C5"/>
    <w:rsid w:val="00464C3F"/>
    <w:rsid w:val="00465728"/>
    <w:rsid w:val="004672DB"/>
    <w:rsid w:val="004709A7"/>
    <w:rsid w:val="0047404A"/>
    <w:rsid w:val="00474A07"/>
    <w:rsid w:val="00483C4C"/>
    <w:rsid w:val="00486237"/>
    <w:rsid w:val="00491E0B"/>
    <w:rsid w:val="00494C8A"/>
    <w:rsid w:val="00495746"/>
    <w:rsid w:val="004973AB"/>
    <w:rsid w:val="004975EF"/>
    <w:rsid w:val="004A4DEC"/>
    <w:rsid w:val="004A644F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3558"/>
    <w:rsid w:val="004E405F"/>
    <w:rsid w:val="004E798E"/>
    <w:rsid w:val="004F0499"/>
    <w:rsid w:val="004F447E"/>
    <w:rsid w:val="004F5E32"/>
    <w:rsid w:val="004F68FD"/>
    <w:rsid w:val="004F793F"/>
    <w:rsid w:val="0050057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1B15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96187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D6852"/>
    <w:rsid w:val="005E0207"/>
    <w:rsid w:val="005E59FE"/>
    <w:rsid w:val="005E6788"/>
    <w:rsid w:val="005F03C4"/>
    <w:rsid w:val="005F2260"/>
    <w:rsid w:val="005F3CF4"/>
    <w:rsid w:val="005F4632"/>
    <w:rsid w:val="005F6365"/>
    <w:rsid w:val="0060177C"/>
    <w:rsid w:val="00601D6D"/>
    <w:rsid w:val="0060284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24DE"/>
    <w:rsid w:val="006235EB"/>
    <w:rsid w:val="00626ED5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F2"/>
    <w:rsid w:val="006607A2"/>
    <w:rsid w:val="00662D53"/>
    <w:rsid w:val="00662DA0"/>
    <w:rsid w:val="006717AD"/>
    <w:rsid w:val="00672200"/>
    <w:rsid w:val="00673653"/>
    <w:rsid w:val="0067556E"/>
    <w:rsid w:val="006759A4"/>
    <w:rsid w:val="00682E75"/>
    <w:rsid w:val="00685E71"/>
    <w:rsid w:val="0069424D"/>
    <w:rsid w:val="00697D36"/>
    <w:rsid w:val="006A3810"/>
    <w:rsid w:val="006A4481"/>
    <w:rsid w:val="006A545C"/>
    <w:rsid w:val="006A56F7"/>
    <w:rsid w:val="006A79E3"/>
    <w:rsid w:val="006B1C65"/>
    <w:rsid w:val="006B5077"/>
    <w:rsid w:val="006B58A7"/>
    <w:rsid w:val="006B7BF4"/>
    <w:rsid w:val="006D07A8"/>
    <w:rsid w:val="006D5380"/>
    <w:rsid w:val="006D600C"/>
    <w:rsid w:val="006E0E90"/>
    <w:rsid w:val="006E2264"/>
    <w:rsid w:val="006E2DC4"/>
    <w:rsid w:val="006E37DA"/>
    <w:rsid w:val="006F4A7A"/>
    <w:rsid w:val="00701EF9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0F25"/>
    <w:rsid w:val="00771DF8"/>
    <w:rsid w:val="00771E89"/>
    <w:rsid w:val="00771F60"/>
    <w:rsid w:val="00777E01"/>
    <w:rsid w:val="007821CC"/>
    <w:rsid w:val="0078235B"/>
    <w:rsid w:val="0078245E"/>
    <w:rsid w:val="00784C6E"/>
    <w:rsid w:val="007850FD"/>
    <w:rsid w:val="007854D1"/>
    <w:rsid w:val="00787E4D"/>
    <w:rsid w:val="00790405"/>
    <w:rsid w:val="00792037"/>
    <w:rsid w:val="007922C1"/>
    <w:rsid w:val="0079424B"/>
    <w:rsid w:val="00795A40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3043"/>
    <w:rsid w:val="007C4B37"/>
    <w:rsid w:val="007D0765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5B5F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751"/>
    <w:rsid w:val="00837DEA"/>
    <w:rsid w:val="00837F2D"/>
    <w:rsid w:val="00840CB3"/>
    <w:rsid w:val="00841156"/>
    <w:rsid w:val="00841BA5"/>
    <w:rsid w:val="0084255C"/>
    <w:rsid w:val="00845ACF"/>
    <w:rsid w:val="00847CD4"/>
    <w:rsid w:val="00850847"/>
    <w:rsid w:val="00856502"/>
    <w:rsid w:val="00856CE8"/>
    <w:rsid w:val="00856F84"/>
    <w:rsid w:val="00857357"/>
    <w:rsid w:val="00866F17"/>
    <w:rsid w:val="008670CA"/>
    <w:rsid w:val="00871075"/>
    <w:rsid w:val="00872644"/>
    <w:rsid w:val="00873D21"/>
    <w:rsid w:val="00877951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2289"/>
    <w:rsid w:val="008A353E"/>
    <w:rsid w:val="008A3C55"/>
    <w:rsid w:val="008A3F77"/>
    <w:rsid w:val="008A431C"/>
    <w:rsid w:val="008A472B"/>
    <w:rsid w:val="008A4A14"/>
    <w:rsid w:val="008A6A45"/>
    <w:rsid w:val="008B42DE"/>
    <w:rsid w:val="008B4450"/>
    <w:rsid w:val="008B4957"/>
    <w:rsid w:val="008B7749"/>
    <w:rsid w:val="008C60C9"/>
    <w:rsid w:val="008C66A0"/>
    <w:rsid w:val="008C6E19"/>
    <w:rsid w:val="008D4A50"/>
    <w:rsid w:val="008D52B6"/>
    <w:rsid w:val="008D7A0A"/>
    <w:rsid w:val="008D7D19"/>
    <w:rsid w:val="008D7D74"/>
    <w:rsid w:val="008E19B4"/>
    <w:rsid w:val="008E2371"/>
    <w:rsid w:val="008E3255"/>
    <w:rsid w:val="008E32B2"/>
    <w:rsid w:val="008F027F"/>
    <w:rsid w:val="008F1005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7977"/>
    <w:rsid w:val="00930961"/>
    <w:rsid w:val="009329DD"/>
    <w:rsid w:val="00932D1F"/>
    <w:rsid w:val="0093372E"/>
    <w:rsid w:val="00933D7B"/>
    <w:rsid w:val="00936040"/>
    <w:rsid w:val="009379CE"/>
    <w:rsid w:val="009406BD"/>
    <w:rsid w:val="0094122E"/>
    <w:rsid w:val="009512BB"/>
    <w:rsid w:val="00952DEA"/>
    <w:rsid w:val="00953036"/>
    <w:rsid w:val="00953977"/>
    <w:rsid w:val="00957E9B"/>
    <w:rsid w:val="00960139"/>
    <w:rsid w:val="00960C8E"/>
    <w:rsid w:val="00963611"/>
    <w:rsid w:val="009667E2"/>
    <w:rsid w:val="00967C87"/>
    <w:rsid w:val="0097418E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A00C51"/>
    <w:rsid w:val="00A00C7B"/>
    <w:rsid w:val="00A04855"/>
    <w:rsid w:val="00A04F4A"/>
    <w:rsid w:val="00A04FAA"/>
    <w:rsid w:val="00A10800"/>
    <w:rsid w:val="00A10C76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735A3"/>
    <w:rsid w:val="00A802A1"/>
    <w:rsid w:val="00A83EB8"/>
    <w:rsid w:val="00A87F4F"/>
    <w:rsid w:val="00AA0DF9"/>
    <w:rsid w:val="00AA2A24"/>
    <w:rsid w:val="00AA3A33"/>
    <w:rsid w:val="00AA5047"/>
    <w:rsid w:val="00AB1426"/>
    <w:rsid w:val="00AC0C53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243C0"/>
    <w:rsid w:val="00B30ECB"/>
    <w:rsid w:val="00B339A8"/>
    <w:rsid w:val="00B347F6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6488"/>
    <w:rsid w:val="00B85373"/>
    <w:rsid w:val="00B86EFC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6B4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D3800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F16"/>
    <w:rsid w:val="00C00973"/>
    <w:rsid w:val="00C0439C"/>
    <w:rsid w:val="00C04AA3"/>
    <w:rsid w:val="00C07ABD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712F0"/>
    <w:rsid w:val="00C71904"/>
    <w:rsid w:val="00C71DC0"/>
    <w:rsid w:val="00C7415C"/>
    <w:rsid w:val="00C7448E"/>
    <w:rsid w:val="00C80CB2"/>
    <w:rsid w:val="00C83B54"/>
    <w:rsid w:val="00C850DF"/>
    <w:rsid w:val="00C86A4A"/>
    <w:rsid w:val="00C907A5"/>
    <w:rsid w:val="00CA3880"/>
    <w:rsid w:val="00CA639F"/>
    <w:rsid w:val="00CB6D05"/>
    <w:rsid w:val="00CB7503"/>
    <w:rsid w:val="00CB7C8E"/>
    <w:rsid w:val="00CC621E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4A2E"/>
    <w:rsid w:val="00D87297"/>
    <w:rsid w:val="00D87F9E"/>
    <w:rsid w:val="00D9280E"/>
    <w:rsid w:val="00D92AF8"/>
    <w:rsid w:val="00D93F72"/>
    <w:rsid w:val="00D968BB"/>
    <w:rsid w:val="00D9778A"/>
    <w:rsid w:val="00DA06F4"/>
    <w:rsid w:val="00DA7175"/>
    <w:rsid w:val="00DA7BB8"/>
    <w:rsid w:val="00DB0218"/>
    <w:rsid w:val="00DB3D75"/>
    <w:rsid w:val="00DB4176"/>
    <w:rsid w:val="00DB57CA"/>
    <w:rsid w:val="00DB6475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E51FD"/>
    <w:rsid w:val="00DF2B9C"/>
    <w:rsid w:val="00DF2CEB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75E"/>
    <w:rsid w:val="00E155F2"/>
    <w:rsid w:val="00E20825"/>
    <w:rsid w:val="00E23057"/>
    <w:rsid w:val="00E23C16"/>
    <w:rsid w:val="00E25C91"/>
    <w:rsid w:val="00E3518C"/>
    <w:rsid w:val="00E4106C"/>
    <w:rsid w:val="00E42DF4"/>
    <w:rsid w:val="00E43943"/>
    <w:rsid w:val="00E44134"/>
    <w:rsid w:val="00E46E6D"/>
    <w:rsid w:val="00E46F43"/>
    <w:rsid w:val="00E53C15"/>
    <w:rsid w:val="00E54171"/>
    <w:rsid w:val="00E54624"/>
    <w:rsid w:val="00E57DF0"/>
    <w:rsid w:val="00E6052A"/>
    <w:rsid w:val="00E63573"/>
    <w:rsid w:val="00E63D58"/>
    <w:rsid w:val="00E7684C"/>
    <w:rsid w:val="00E77DD5"/>
    <w:rsid w:val="00E861C2"/>
    <w:rsid w:val="00E87D97"/>
    <w:rsid w:val="00E904F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422"/>
    <w:rsid w:val="00EC6834"/>
    <w:rsid w:val="00ED14EC"/>
    <w:rsid w:val="00ED163C"/>
    <w:rsid w:val="00EE0005"/>
    <w:rsid w:val="00EE1D50"/>
    <w:rsid w:val="00EE2871"/>
    <w:rsid w:val="00EE6D10"/>
    <w:rsid w:val="00EF07E7"/>
    <w:rsid w:val="00EF257D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3C28"/>
    <w:rsid w:val="00F847AD"/>
    <w:rsid w:val="00F85617"/>
    <w:rsid w:val="00F9120A"/>
    <w:rsid w:val="00F9302B"/>
    <w:rsid w:val="00F95AB2"/>
    <w:rsid w:val="00F974B4"/>
    <w:rsid w:val="00F97869"/>
    <w:rsid w:val="00F97C69"/>
    <w:rsid w:val="00FA2313"/>
    <w:rsid w:val="00FA352E"/>
    <w:rsid w:val="00FA56D5"/>
    <w:rsid w:val="00FA6535"/>
    <w:rsid w:val="00FB0616"/>
    <w:rsid w:val="00FB2015"/>
    <w:rsid w:val="00FB317C"/>
    <w:rsid w:val="00FB49C6"/>
    <w:rsid w:val="00FC1AEA"/>
    <w:rsid w:val="00FC390E"/>
    <w:rsid w:val="00FC3983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B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46B8D"/>
    <w:pPr>
      <w:keepNext/>
      <w:ind w:left="180"/>
      <w:jc w:val="center"/>
      <w:outlineLvl w:val="0"/>
    </w:pPr>
    <w:rPr>
      <w:rFonts w:eastAsia="Arial Unicode MS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46B8D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46B8D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568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43A2"/>
    <w:rPr>
      <w:rFonts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568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68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568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7568E"/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74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746B8D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746B8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746B8D"/>
    <w:pPr>
      <w:ind w:firstLine="567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7568E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746B8D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746B8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568E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746B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68E"/>
    <w:rPr>
      <w:sz w:val="24"/>
      <w:szCs w:val="24"/>
    </w:rPr>
  </w:style>
  <w:style w:type="character" w:customStyle="1" w:styleId="a">
    <w:name w:val="Основной текст Знак"/>
    <w:basedOn w:val="DefaultParagraphFont"/>
    <w:uiPriority w:val="99"/>
    <w:rsid w:val="00746B8D"/>
    <w:rPr>
      <w:rFonts w:cs="Times New Roman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746B8D"/>
    <w:pPr>
      <w:jc w:val="center"/>
    </w:pPr>
    <w:rPr>
      <w:b/>
      <w:bCs/>
      <w:sz w:val="20"/>
    </w:rPr>
  </w:style>
  <w:style w:type="paragraph" w:styleId="BodyText3">
    <w:name w:val="Body Text 3"/>
    <w:basedOn w:val="Normal"/>
    <w:link w:val="BodyText3Char"/>
    <w:uiPriority w:val="99"/>
    <w:rsid w:val="00E43943"/>
    <w:pPr>
      <w:widowControl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7568E"/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character" w:styleId="Hyperlink">
    <w:name w:val="Hyperlink"/>
    <w:basedOn w:val="DefaultParagraphFont"/>
    <w:uiPriority w:val="99"/>
    <w:rsid w:val="00B30ECB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6717AD"/>
    <w:rPr>
      <w:rFonts w:ascii="Calibri" w:hAnsi="Calibri"/>
    </w:rPr>
  </w:style>
  <w:style w:type="paragraph" w:styleId="NormalWeb">
    <w:name w:val="Normal (Web)"/>
    <w:basedOn w:val="Normal"/>
    <w:uiPriority w:val="99"/>
    <w:rsid w:val="00F322B4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rsid w:val="009803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568E"/>
    <w:rPr>
      <w:sz w:val="24"/>
      <w:szCs w:val="24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244F70"/>
    <w:rPr>
      <w:rFonts w:cs="Times New Roman"/>
      <w:sz w:val="18"/>
      <w:szCs w:val="18"/>
      <w:lang w:bidi="ar-SA"/>
    </w:rPr>
  </w:style>
  <w:style w:type="paragraph" w:customStyle="1" w:styleId="40">
    <w:name w:val="Основной текст (4)"/>
    <w:basedOn w:val="Normal"/>
    <w:link w:val="4"/>
    <w:uiPriority w:val="99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">
    <w:name w:val="Знак1"/>
    <w:basedOn w:val="Normal"/>
    <w:uiPriority w:val="99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rsid w:val="002D4AA8"/>
  </w:style>
  <w:style w:type="character" w:customStyle="1" w:styleId="DateChar">
    <w:name w:val="Date Char"/>
    <w:basedOn w:val="DefaultParagraphFont"/>
    <w:link w:val="Date"/>
    <w:uiPriority w:val="99"/>
    <w:semiHidden/>
    <w:rsid w:val="00E7568E"/>
    <w:rPr>
      <w:sz w:val="24"/>
      <w:szCs w:val="24"/>
    </w:rPr>
  </w:style>
  <w:style w:type="paragraph" w:customStyle="1" w:styleId="a0">
    <w:name w:val="Знак"/>
    <w:basedOn w:val="Normal"/>
    <w:uiPriority w:val="99"/>
    <w:rsid w:val="008902C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Emphasis">
    <w:name w:val="Emphasis"/>
    <w:basedOn w:val="DefaultParagraphFont"/>
    <w:uiPriority w:val="99"/>
    <w:qFormat/>
    <w:rsid w:val="00251D33"/>
    <w:rPr>
      <w:rFonts w:cs="Times New Roman"/>
      <w:i/>
      <w:iCs/>
    </w:rPr>
  </w:style>
  <w:style w:type="paragraph" w:customStyle="1" w:styleId="s22">
    <w:name w:val="s_22"/>
    <w:basedOn w:val="Normal"/>
    <w:uiPriority w:val="99"/>
    <w:rsid w:val="00EF3C27"/>
    <w:pPr>
      <w:spacing w:before="100" w:beforeAutospacing="1" w:after="100" w:afterAutospacing="1"/>
    </w:pPr>
  </w:style>
  <w:style w:type="character" w:customStyle="1" w:styleId="a1">
    <w:name w:val="Гипертекстовая ссылка"/>
    <w:basedOn w:val="DefaultParagraphFont"/>
    <w:uiPriority w:val="99"/>
    <w:rsid w:val="00EF3C27"/>
    <w:rPr>
      <w:rFonts w:cs="Times New Roman"/>
      <w:color w:val="106BBE"/>
    </w:rPr>
  </w:style>
  <w:style w:type="character" w:customStyle="1" w:styleId="FontStyle21">
    <w:name w:val="Font Style21"/>
    <w:basedOn w:val="DefaultParagraphFont"/>
    <w:uiPriority w:val="99"/>
    <w:rsid w:val="008F61E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Normal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BalloonText">
    <w:name w:val="Balloon Text"/>
    <w:basedOn w:val="Normal"/>
    <w:link w:val="BalloonTextChar"/>
    <w:uiPriority w:val="99"/>
    <w:semiHidden/>
    <w:rsid w:val="008F61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61E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B3506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3506B"/>
    <w:rPr>
      <w:rFonts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3A06F3"/>
    <w:rPr>
      <w:rFonts w:ascii="Arial" w:hAnsi="Arial"/>
      <w:lang w:val="ru-RU" w:eastAsia="ru-RU"/>
    </w:rPr>
  </w:style>
  <w:style w:type="character" w:customStyle="1" w:styleId="hyperlink0">
    <w:name w:val="hyperlink"/>
    <w:basedOn w:val="DefaultParagraphFont"/>
    <w:uiPriority w:val="99"/>
    <w:rsid w:val="00960C8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1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41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1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41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41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1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41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15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415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415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0415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0415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0415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0415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041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0415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0415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0415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41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3876</TotalTime>
  <Pages>1</Pages>
  <Words>315</Words>
  <Characters>1796</Characters>
  <Application>Microsoft Office Outlook</Application>
  <DocSecurity>0</DocSecurity>
  <Lines>0</Lines>
  <Paragraphs>0</Paragraphs>
  <ScaleCrop>false</ScaleCrop>
  <Company>УСЗН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Кондоль</dc:creator>
  <cp:keywords/>
  <dc:description/>
  <cp:lastModifiedBy>Кондоль</cp:lastModifiedBy>
  <cp:revision>37</cp:revision>
  <cp:lastPrinted>2020-05-06T08:32:00Z</cp:lastPrinted>
  <dcterms:created xsi:type="dcterms:W3CDTF">2019-06-14T14:28:00Z</dcterms:created>
  <dcterms:modified xsi:type="dcterms:W3CDTF">2020-05-25T04:53:00Z</dcterms:modified>
</cp:coreProperties>
</file>